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20861" w:rsidRPr="00CB6CCE" w:rsidRDefault="001664EC" w:rsidP="00A16663">
      <w:pPr>
        <w:jc w:val="center"/>
        <w:rPr>
          <w:noProof/>
          <w:szCs w:val="24"/>
          <w:lang w:val="en-US"/>
        </w:rPr>
      </w:pPr>
      <w:r w:rsidRPr="00CB6CCE">
        <w:rPr>
          <w:noProof/>
          <w:szCs w:val="24"/>
          <w:lang w:val="en-US"/>
        </w:rPr>
        <w:t xml:space="preserve">       </w:t>
      </w:r>
      <w:r w:rsidR="00C20861" w:rsidRPr="00CB6CCE">
        <w:rPr>
          <w:noProof/>
          <w:szCs w:val="24"/>
          <w:lang w:val="en-US"/>
        </w:rPr>
        <w:t xml:space="preserve">                                                  </w:t>
      </w:r>
    </w:p>
    <w:p w:rsidR="00C20861" w:rsidRPr="00CB6CCE" w:rsidRDefault="00C20861" w:rsidP="00A16663">
      <w:pPr>
        <w:jc w:val="center"/>
        <w:rPr>
          <w:noProof/>
          <w:szCs w:val="24"/>
          <w:lang w:val="en-US"/>
        </w:rPr>
      </w:pPr>
    </w:p>
    <w:p w:rsidR="00C20861" w:rsidRPr="00CB6CCE" w:rsidRDefault="001664EC" w:rsidP="00A16663">
      <w:pPr>
        <w:jc w:val="center"/>
        <w:rPr>
          <w:b/>
          <w:bCs/>
          <w:noProof/>
          <w:szCs w:val="24"/>
          <w:lang w:eastAsia="lt-LT"/>
        </w:rPr>
      </w:pPr>
      <w:r w:rsidRPr="00CB6CCE">
        <w:rPr>
          <w:b/>
          <w:bCs/>
          <w:noProof/>
          <w:szCs w:val="24"/>
          <w:lang w:val="en-US"/>
        </w:rPr>
        <w:t xml:space="preserve">                                     </w:t>
      </w:r>
      <w:r w:rsidR="00C20861" w:rsidRPr="00CB6CCE">
        <w:rPr>
          <w:b/>
          <w:bCs/>
          <w:noProof/>
          <w:szCs w:val="24"/>
          <w:lang w:val="en-US"/>
        </w:rPr>
        <w:t xml:space="preserve">                                                                                               </w:t>
      </w:r>
      <w:r w:rsidRPr="00CB6CCE">
        <w:rPr>
          <w:b/>
          <w:bCs/>
          <w:noProof/>
          <w:szCs w:val="24"/>
          <w:lang w:val="en-US"/>
        </w:rPr>
        <w:t xml:space="preserve"> </w:t>
      </w:r>
      <w:r w:rsidR="00C20861" w:rsidRPr="00CB6CCE">
        <w:rPr>
          <w:b/>
          <w:bCs/>
          <w:noProof/>
          <w:szCs w:val="24"/>
          <w:lang w:val="en-US"/>
        </w:rPr>
        <w:t>Projektas</w:t>
      </w:r>
      <w:r w:rsidRPr="00CB6CCE">
        <w:rPr>
          <w:b/>
          <w:bCs/>
          <w:noProof/>
          <w:szCs w:val="24"/>
          <w:lang w:val="en-US"/>
        </w:rPr>
        <w:t xml:space="preserve">                </w:t>
      </w:r>
    </w:p>
    <w:p w:rsidR="00A16663" w:rsidRPr="00CB6CCE" w:rsidRDefault="003D24A7" w:rsidP="00A16663">
      <w:pPr>
        <w:jc w:val="center"/>
        <w:rPr>
          <w:szCs w:val="24"/>
          <w:lang w:eastAsia="lt-LT"/>
        </w:rPr>
      </w:pPr>
      <w:r w:rsidRPr="00CB6CCE">
        <w:rPr>
          <w:noProof/>
          <w:szCs w:val="24"/>
          <w:lang w:eastAsia="lt-LT"/>
        </w:rPr>
        <w:drawing>
          <wp:inline distT="0" distB="0" distL="0" distR="0" wp14:anchorId="66452913" wp14:editId="0645A66E">
            <wp:extent cx="678180" cy="678180"/>
            <wp:effectExtent l="0" t="0" r="7620" b="762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r w:rsidR="001664EC" w:rsidRPr="00CB6CCE">
        <w:rPr>
          <w:noProof/>
          <w:szCs w:val="24"/>
          <w:lang w:val="en-US"/>
        </w:rPr>
        <w:t xml:space="preserve">                                                   </w:t>
      </w:r>
    </w:p>
    <w:p w:rsidR="00A16663" w:rsidRPr="00CB6CCE" w:rsidRDefault="00A16663" w:rsidP="00A16663">
      <w:pPr>
        <w:jc w:val="center"/>
        <w:rPr>
          <w:b/>
          <w:szCs w:val="24"/>
          <w:lang w:eastAsia="lt-LT"/>
        </w:rPr>
      </w:pPr>
      <w:r w:rsidRPr="00CB6CCE">
        <w:rPr>
          <w:b/>
          <w:szCs w:val="24"/>
          <w:lang w:eastAsia="lt-LT"/>
        </w:rPr>
        <w:t>ANYKŠČIŲ RAJONO SAVIVALDYBĖS</w:t>
      </w:r>
    </w:p>
    <w:p w:rsidR="00A16663" w:rsidRPr="00CB6CCE" w:rsidRDefault="00A16663" w:rsidP="00A16663">
      <w:pPr>
        <w:jc w:val="center"/>
        <w:rPr>
          <w:b/>
          <w:szCs w:val="24"/>
          <w:lang w:eastAsia="lt-LT"/>
        </w:rPr>
      </w:pPr>
      <w:r w:rsidRPr="00CB6CCE">
        <w:rPr>
          <w:b/>
          <w:szCs w:val="24"/>
          <w:lang w:eastAsia="lt-LT"/>
        </w:rPr>
        <w:t>TARYBA</w:t>
      </w:r>
    </w:p>
    <w:p w:rsidR="00A16663" w:rsidRPr="00CB6CCE" w:rsidRDefault="00A16663" w:rsidP="00A16663">
      <w:pPr>
        <w:jc w:val="center"/>
        <w:rPr>
          <w:b/>
          <w:szCs w:val="24"/>
          <w:lang w:eastAsia="lt-LT"/>
        </w:rPr>
      </w:pPr>
    </w:p>
    <w:p w:rsidR="00A16663" w:rsidRPr="00CB6CCE" w:rsidRDefault="00A16663" w:rsidP="00A16663">
      <w:pPr>
        <w:jc w:val="center"/>
        <w:rPr>
          <w:b/>
          <w:szCs w:val="24"/>
          <w:lang w:eastAsia="lt-LT"/>
        </w:rPr>
      </w:pPr>
      <w:r w:rsidRPr="00CB6CCE">
        <w:rPr>
          <w:b/>
          <w:szCs w:val="24"/>
          <w:lang w:eastAsia="lt-LT"/>
        </w:rPr>
        <w:t>SPRENDIMAS</w:t>
      </w:r>
    </w:p>
    <w:p w:rsidR="007456F8" w:rsidRPr="00CB6CCE" w:rsidRDefault="002F6C00">
      <w:pPr>
        <w:tabs>
          <w:tab w:val="left" w:pos="1296"/>
          <w:tab w:val="center" w:pos="4153"/>
          <w:tab w:val="right" w:pos="8306"/>
        </w:tabs>
        <w:jc w:val="center"/>
        <w:rPr>
          <w:b/>
          <w:caps/>
        </w:rPr>
      </w:pPr>
      <w:r w:rsidRPr="00CB6CCE">
        <w:rPr>
          <w:b/>
        </w:rPr>
        <w:t xml:space="preserve">DĖL </w:t>
      </w:r>
      <w:r w:rsidR="005217A4" w:rsidRPr="00CB6CCE">
        <w:rPr>
          <w:rFonts w:eastAsia="Arial Unicode MS"/>
          <w:b/>
          <w:szCs w:val="24"/>
          <w:lang w:eastAsia="lt-LT"/>
        </w:rPr>
        <w:t xml:space="preserve">LEIDIMŲ LAIDOTI IŠDAVIMO, LAIDOJIMO IR KAPINIŲ </w:t>
      </w:r>
      <w:r w:rsidR="005217A4" w:rsidRPr="00CB6CCE">
        <w:rPr>
          <w:b/>
          <w:szCs w:val="24"/>
          <w:lang w:eastAsia="lt-LT"/>
        </w:rPr>
        <w:t xml:space="preserve">PRIEŽIŪROS BEI LANKYMO, KAPAVIEČIŲ (KAPŲ) IDENTIFIKAVIMO, LEIDIMO LAIDOTI NEPRIŽIŪRIMOSE KAPAVIETĖSE IŠDAVIMO </w:t>
      </w:r>
      <w:r w:rsidR="003F6FE7" w:rsidRPr="00CB6CCE">
        <w:rPr>
          <w:b/>
          <w:szCs w:val="24"/>
          <w:lang w:eastAsia="lt-LT"/>
        </w:rPr>
        <w:t>ANYKŠČIŲ RAJONO SAVIVALDYBĖS TERITORIJOJE</w:t>
      </w:r>
      <w:r w:rsidR="0046722D" w:rsidRPr="00CB6CCE">
        <w:rPr>
          <w:b/>
          <w:szCs w:val="24"/>
          <w:lang w:eastAsia="lt-LT"/>
        </w:rPr>
        <w:t xml:space="preserve"> </w:t>
      </w:r>
      <w:r w:rsidR="003F6FE7" w:rsidRPr="00CB6CCE">
        <w:rPr>
          <w:b/>
          <w:szCs w:val="24"/>
          <w:lang w:eastAsia="lt-LT"/>
        </w:rPr>
        <w:t xml:space="preserve">TVARKOS </w:t>
      </w:r>
      <w:r w:rsidRPr="00CB6CCE">
        <w:rPr>
          <w:b/>
        </w:rPr>
        <w:t>APRAŠO PATVIRTINIMO</w:t>
      </w:r>
    </w:p>
    <w:p w:rsidR="007456F8" w:rsidRPr="00CB6CCE" w:rsidRDefault="007456F8">
      <w:pPr>
        <w:tabs>
          <w:tab w:val="left" w:pos="1296"/>
          <w:tab w:val="center" w:pos="4153"/>
          <w:tab w:val="right" w:pos="8306"/>
        </w:tabs>
        <w:jc w:val="center"/>
        <w:rPr>
          <w:b/>
          <w:caps/>
        </w:rPr>
      </w:pPr>
    </w:p>
    <w:p w:rsidR="007456F8" w:rsidRPr="00CB6CCE" w:rsidRDefault="0046722D">
      <w:pPr>
        <w:tabs>
          <w:tab w:val="left" w:pos="1296"/>
          <w:tab w:val="center" w:pos="4153"/>
          <w:tab w:val="right" w:pos="8306"/>
        </w:tabs>
        <w:jc w:val="center"/>
        <w:rPr>
          <w:b/>
          <w:caps/>
        </w:rPr>
      </w:pPr>
      <w:r w:rsidRPr="00CB6CCE">
        <w:t>2023</w:t>
      </w:r>
      <w:r w:rsidR="002F6C00" w:rsidRPr="00CB6CCE">
        <w:t xml:space="preserve"> m. </w:t>
      </w:r>
      <w:r w:rsidRPr="00CB6CCE">
        <w:t xml:space="preserve"> kovo     d. Nr. 1-T-</w:t>
      </w:r>
    </w:p>
    <w:p w:rsidR="007456F8" w:rsidRPr="00CB6CCE" w:rsidRDefault="003F6FE7">
      <w:pPr>
        <w:jc w:val="center"/>
      </w:pPr>
      <w:r w:rsidRPr="00CB6CCE">
        <w:t>Anykščiai</w:t>
      </w:r>
    </w:p>
    <w:p w:rsidR="007456F8" w:rsidRPr="00CB6CCE" w:rsidRDefault="007456F8">
      <w:pPr>
        <w:jc w:val="both"/>
      </w:pPr>
    </w:p>
    <w:p w:rsidR="007456F8" w:rsidRPr="00CB6CCE" w:rsidRDefault="00AB7760" w:rsidP="00C20861">
      <w:pPr>
        <w:tabs>
          <w:tab w:val="num" w:pos="0"/>
          <w:tab w:val="left" w:pos="567"/>
        </w:tabs>
        <w:spacing w:line="276" w:lineRule="auto"/>
        <w:jc w:val="both"/>
      </w:pPr>
      <w:r w:rsidRPr="00CB6CCE">
        <w:rPr>
          <w:szCs w:val="24"/>
          <w:lang w:eastAsia="lt-LT"/>
        </w:rPr>
        <w:t xml:space="preserve">          </w:t>
      </w:r>
      <w:r w:rsidR="002F6C00" w:rsidRPr="00CB6CCE">
        <w:rPr>
          <w:szCs w:val="24"/>
          <w:lang w:eastAsia="lt-LT"/>
        </w:rPr>
        <w:t xml:space="preserve">Vadovaudamasi </w:t>
      </w:r>
      <w:bookmarkStart w:id="0" w:name="_Hlk530051650"/>
      <w:r w:rsidR="002F6C00" w:rsidRPr="00CB6CCE">
        <w:rPr>
          <w:szCs w:val="24"/>
          <w:lang w:eastAsia="lt-LT"/>
        </w:rPr>
        <w:t>Lietuvos Respublikos vietos savivaldos įstatymo 6 straipsnio 41 punktu, 16 straipsnio 2 dalies 36 punktu ir 18 straipsnio 1 dalimi, Lietuvos Respublikos žmonių palaikų laidojimo įstatymu</w:t>
      </w:r>
      <w:r w:rsidR="00C976DC" w:rsidRPr="00CB6CCE">
        <w:rPr>
          <w:szCs w:val="24"/>
          <w:lang w:eastAsia="lt-LT"/>
        </w:rPr>
        <w:t>,</w:t>
      </w:r>
      <w:r w:rsidR="002F6C00" w:rsidRPr="00CB6CCE">
        <w:rPr>
          <w:szCs w:val="24"/>
          <w:lang w:eastAsia="lt-LT"/>
        </w:rPr>
        <w:t xml:space="preserve"> </w:t>
      </w:r>
      <w:bookmarkStart w:id="1" w:name="_Hlk530724193"/>
      <w:r w:rsidR="002F6C00" w:rsidRPr="00CB6CCE">
        <w:t>Kapinių tvarkymo taisykl</w:t>
      </w:r>
      <w:r w:rsidR="00EF3347" w:rsidRPr="00CB6CCE">
        <w:t>ių</w:t>
      </w:r>
      <w:r w:rsidR="002F6C00" w:rsidRPr="00CB6CCE">
        <w:t>, patvirtint</w:t>
      </w:r>
      <w:r w:rsidR="00EF3347" w:rsidRPr="00CB6CCE">
        <w:t>ų</w:t>
      </w:r>
      <w:r w:rsidR="002F6C00" w:rsidRPr="00CB6CCE">
        <w:t xml:space="preserve"> Lietuvos Respublikos Vyriausybės 2008 m. lapkričio 19 d. nutarimu Nr. 1207 „Dėl Lietuvos Respublikos žmonių palaikų laidojimo įstatymo įgyvendinamųjų teisės aktų patvirtinimo“</w:t>
      </w:r>
      <w:bookmarkEnd w:id="1"/>
      <w:r w:rsidR="00B1316E" w:rsidRPr="00CB6CCE">
        <w:t xml:space="preserve"> 10 p., 13 p., 15 p., 24</w:t>
      </w:r>
      <w:r w:rsidR="00FC2BBD" w:rsidRPr="00CB6CCE">
        <w:t xml:space="preserve"> p., 32 p.</w:t>
      </w:r>
      <w:r w:rsidR="002F6C00" w:rsidRPr="00CB6CCE">
        <w:t xml:space="preserve">, </w:t>
      </w:r>
      <w:bookmarkEnd w:id="0"/>
      <w:r w:rsidR="0079204D" w:rsidRPr="00CB6CCE">
        <w:t xml:space="preserve">bei atsižvelgiant į </w:t>
      </w:r>
      <w:r w:rsidR="00140B6F" w:rsidRPr="00CB6CCE">
        <w:rPr>
          <w:szCs w:val="24"/>
          <w:lang w:eastAsia="lt-LT"/>
        </w:rPr>
        <w:t>2022-11-18</w:t>
      </w:r>
      <w:r w:rsidR="0079204D" w:rsidRPr="00CB6CCE">
        <w:rPr>
          <w:szCs w:val="24"/>
          <w:lang w:eastAsia="lt-LT"/>
        </w:rPr>
        <w:t xml:space="preserve"> Vyriausybės atstovo Ut</w:t>
      </w:r>
      <w:r w:rsidR="00140B6F" w:rsidRPr="00CB6CCE">
        <w:rPr>
          <w:szCs w:val="24"/>
          <w:lang w:eastAsia="lt-LT"/>
        </w:rPr>
        <w:t>enos apskrityje tarnybos raštą</w:t>
      </w:r>
      <w:r w:rsidR="0079204D" w:rsidRPr="00CB6CCE">
        <w:rPr>
          <w:szCs w:val="24"/>
          <w:lang w:eastAsia="lt-LT"/>
        </w:rPr>
        <w:t xml:space="preserve"> </w:t>
      </w:r>
      <w:r w:rsidR="00140B6F" w:rsidRPr="00CB6CCE">
        <w:rPr>
          <w:szCs w:val="24"/>
          <w:lang w:eastAsia="lt-LT"/>
        </w:rPr>
        <w:t xml:space="preserve">Nr. S3 – 117 (5.14 E) </w:t>
      </w:r>
      <w:r w:rsidR="00C20861" w:rsidRPr="00CB6CCE">
        <w:rPr>
          <w:szCs w:val="24"/>
          <w:lang w:eastAsia="lt-LT"/>
        </w:rPr>
        <w:t>„</w:t>
      </w:r>
      <w:r w:rsidR="00140B6F" w:rsidRPr="00CB6CCE">
        <w:rPr>
          <w:szCs w:val="24"/>
          <w:lang w:eastAsia="lt-LT"/>
        </w:rPr>
        <w:t xml:space="preserve">Dėl </w:t>
      </w:r>
      <w:r w:rsidR="00CE56F3" w:rsidRPr="00CB6CCE">
        <w:rPr>
          <w:szCs w:val="24"/>
          <w:lang w:eastAsia="lt-LT"/>
        </w:rPr>
        <w:t>Lietuvos Respublikos žmonių palaikų laidojimo įstatymo Nr. X – 1404 2, 3, 5, 6, 11, 11-1, 13, 17, 21, 25, 27 ir 33 straipsnių pakeitimo įstatymo Nr. XIII – 2987 įgyvendinimo</w:t>
      </w:r>
      <w:r w:rsidR="00C20861" w:rsidRPr="00CB6CCE">
        <w:rPr>
          <w:szCs w:val="24"/>
          <w:lang w:eastAsia="lt-LT"/>
        </w:rPr>
        <w:t>“</w:t>
      </w:r>
      <w:r w:rsidR="00CE56F3" w:rsidRPr="00CB6CCE">
        <w:rPr>
          <w:szCs w:val="24"/>
          <w:lang w:eastAsia="lt-LT"/>
        </w:rPr>
        <w:t>,</w:t>
      </w:r>
      <w:r w:rsidR="00C20861" w:rsidRPr="00CB6CCE">
        <w:t xml:space="preserve"> </w:t>
      </w:r>
      <w:r w:rsidR="003F6FE7" w:rsidRPr="00CB6CCE">
        <w:t>Anykščių</w:t>
      </w:r>
      <w:r w:rsidR="002F6C00" w:rsidRPr="00CB6CCE">
        <w:t xml:space="preserve"> rajono savivaldybės taryba </w:t>
      </w:r>
      <w:r w:rsidR="002F6C00" w:rsidRPr="00CB6CCE">
        <w:rPr>
          <w:spacing w:val="120"/>
        </w:rPr>
        <w:t>nusprendži</w:t>
      </w:r>
      <w:r w:rsidR="002F6C00" w:rsidRPr="00CB6CCE">
        <w:t>a:</w:t>
      </w:r>
    </w:p>
    <w:p w:rsidR="007456F8" w:rsidRPr="00CB6CCE" w:rsidRDefault="002F6C00" w:rsidP="00677855">
      <w:pPr>
        <w:spacing w:line="276" w:lineRule="auto"/>
        <w:ind w:firstLine="720"/>
        <w:jc w:val="both"/>
      </w:pPr>
      <w:r w:rsidRPr="00CB6CCE">
        <w:t xml:space="preserve">1. Patvirtinti </w:t>
      </w:r>
      <w:bookmarkStart w:id="2" w:name="_Hlk531099664"/>
      <w:r w:rsidRPr="00CB6CCE">
        <w:rPr>
          <w:szCs w:val="24"/>
          <w:lang w:eastAsia="lt-LT"/>
        </w:rPr>
        <w:t>Leidimo laidoti išdavimo, laidojimo ir kapinių</w:t>
      </w:r>
      <w:r w:rsidR="00D0311B" w:rsidRPr="00CB6CCE">
        <w:rPr>
          <w:szCs w:val="24"/>
          <w:lang w:eastAsia="lt-LT"/>
        </w:rPr>
        <w:t xml:space="preserve"> priežiūros bei</w:t>
      </w:r>
      <w:r w:rsidRPr="00CB6CCE">
        <w:rPr>
          <w:szCs w:val="24"/>
          <w:lang w:eastAsia="lt-LT"/>
        </w:rPr>
        <w:t xml:space="preserve"> lankymo, </w:t>
      </w:r>
      <w:r w:rsidR="00D0311B" w:rsidRPr="00CB6CCE">
        <w:rPr>
          <w:szCs w:val="24"/>
          <w:lang w:eastAsia="lt-LT"/>
        </w:rPr>
        <w:t>kapaviečių (kapų) indentifikavimo, leidimo laidoti neprižiūrimose kapavietėse išdavimo</w:t>
      </w:r>
      <w:r w:rsidRPr="00CB6CCE">
        <w:rPr>
          <w:szCs w:val="24"/>
          <w:lang w:eastAsia="lt-LT"/>
        </w:rPr>
        <w:t xml:space="preserve"> </w:t>
      </w:r>
      <w:r w:rsidR="009D79F8" w:rsidRPr="00CB6CCE">
        <w:rPr>
          <w:szCs w:val="24"/>
          <w:lang w:eastAsia="lt-LT"/>
        </w:rPr>
        <w:t>Anykščių</w:t>
      </w:r>
      <w:r w:rsidRPr="00CB6CCE">
        <w:rPr>
          <w:szCs w:val="24"/>
          <w:lang w:eastAsia="lt-LT"/>
        </w:rPr>
        <w:t xml:space="preserve"> rajono savivaldybės teritorijoje</w:t>
      </w:r>
      <w:r w:rsidR="00140B6F" w:rsidRPr="00CB6CCE">
        <w:rPr>
          <w:szCs w:val="24"/>
          <w:lang w:eastAsia="lt-LT"/>
        </w:rPr>
        <w:t xml:space="preserve"> </w:t>
      </w:r>
      <w:r w:rsidRPr="00CB6CCE">
        <w:rPr>
          <w:szCs w:val="24"/>
          <w:lang w:eastAsia="lt-LT"/>
        </w:rPr>
        <w:t>tvarkos</w:t>
      </w:r>
      <w:bookmarkEnd w:id="2"/>
      <w:r w:rsidRPr="00CB6CCE">
        <w:rPr>
          <w:szCs w:val="24"/>
          <w:lang w:eastAsia="lt-LT"/>
        </w:rPr>
        <w:t xml:space="preserve"> aprašą </w:t>
      </w:r>
      <w:r w:rsidRPr="00CB6CCE">
        <w:t>(pridedama).</w:t>
      </w:r>
    </w:p>
    <w:p w:rsidR="007456F8" w:rsidRPr="00CB6CCE" w:rsidRDefault="002F6C00" w:rsidP="00677855">
      <w:pPr>
        <w:spacing w:line="276" w:lineRule="auto"/>
        <w:ind w:firstLine="720"/>
        <w:jc w:val="both"/>
      </w:pPr>
      <w:r w:rsidRPr="00CB6CCE">
        <w:t xml:space="preserve">2. Pripažinti netekusiu galios </w:t>
      </w:r>
      <w:r w:rsidR="009D79F8" w:rsidRPr="00CB6CCE">
        <w:t>Anykščių</w:t>
      </w:r>
      <w:r w:rsidRPr="00CB6CCE">
        <w:t xml:space="preserve"> rajono savivaldybės tarybos 20</w:t>
      </w:r>
      <w:r w:rsidR="00140B6F" w:rsidRPr="00CB6CCE">
        <w:t>18</w:t>
      </w:r>
      <w:r w:rsidRPr="00CB6CCE">
        <w:t xml:space="preserve"> m. </w:t>
      </w:r>
      <w:r w:rsidR="00140B6F" w:rsidRPr="00CB6CCE">
        <w:t>lapkričio 29</w:t>
      </w:r>
      <w:r w:rsidRPr="00CB6CCE">
        <w:t xml:space="preserve"> d. sprendimą </w:t>
      </w:r>
      <w:bookmarkStart w:id="3" w:name="n_0"/>
      <w:r w:rsidR="008E04F1" w:rsidRPr="00CB6CCE">
        <w:t xml:space="preserve">Nr. </w:t>
      </w:r>
      <w:r w:rsidR="00140B6F" w:rsidRPr="00CB6CCE">
        <w:t>1-</w:t>
      </w:r>
      <w:r w:rsidR="008E04F1" w:rsidRPr="00CB6CCE">
        <w:t>TS-299</w:t>
      </w:r>
      <w:bookmarkEnd w:id="3"/>
      <w:r w:rsidR="00140B6F" w:rsidRPr="00CB6CCE">
        <w:t xml:space="preserve"> „Dėl </w:t>
      </w:r>
      <w:r w:rsidR="00140B6F" w:rsidRPr="00CB6CCE">
        <w:rPr>
          <w:szCs w:val="24"/>
          <w:lang w:eastAsia="lt-LT"/>
        </w:rPr>
        <w:t>leidimo laidoti išdavimo, laidojimo ir kapinių lankymo, kapinių ir laidojimo vietų tvarkymo, k</w:t>
      </w:r>
      <w:r w:rsidR="00140B6F" w:rsidRPr="00CB6CCE">
        <w:rPr>
          <w:bCs/>
        </w:rPr>
        <w:t>apavietės pripažinimo neprižiūrima kapaviete ir kapavietės (kapo) identifikavimo,</w:t>
      </w:r>
      <w:r w:rsidR="00140B6F" w:rsidRPr="00CB6CCE">
        <w:rPr>
          <w:szCs w:val="24"/>
          <w:lang w:eastAsia="lt-LT"/>
        </w:rPr>
        <w:t xml:space="preserve"> konfesinių kapinių suteikimo Anykščių rajono savivaldybės teritorijoje, kapinių sąrašų skelbimo savivaldybės interneto svetainėje </w:t>
      </w:r>
      <w:r w:rsidRPr="00CB6CCE">
        <w:t xml:space="preserve">tvarkos aprašo patvirtinimo“. </w:t>
      </w:r>
    </w:p>
    <w:p w:rsidR="007456F8" w:rsidRPr="00CB6CCE" w:rsidRDefault="002F6C00" w:rsidP="00677855">
      <w:pPr>
        <w:spacing w:line="276" w:lineRule="auto"/>
        <w:ind w:firstLine="720"/>
        <w:jc w:val="both"/>
      </w:pPr>
      <w:r w:rsidRPr="00CB6CCE">
        <w:t xml:space="preserve"> </w:t>
      </w:r>
      <w:r w:rsidR="00EF3347" w:rsidRPr="00CB6CCE">
        <w:t>Šis</w:t>
      </w:r>
      <w:r w:rsidRPr="00CB6CCE">
        <w:t xml:space="preserve"> sprendim</w:t>
      </w:r>
      <w:r w:rsidR="00EF3347" w:rsidRPr="00CB6CCE">
        <w:t>as skelbiamas</w:t>
      </w:r>
      <w:r w:rsidRPr="00CB6CCE">
        <w:t xml:space="preserve"> Teisės aktų registre ir </w:t>
      </w:r>
      <w:r w:rsidR="009D79F8" w:rsidRPr="00CB6CCE">
        <w:t>Anykščių</w:t>
      </w:r>
      <w:r w:rsidRPr="00CB6CCE">
        <w:t xml:space="preserve"> rajono savivaldybės interneto svetainėje</w:t>
      </w:r>
      <w:r w:rsidR="0087271D" w:rsidRPr="00CB6CCE">
        <w:t xml:space="preserve"> </w:t>
      </w:r>
      <w:hyperlink r:id="rId9" w:history="1">
        <w:r w:rsidR="0087271D" w:rsidRPr="00CB6CCE">
          <w:rPr>
            <w:rStyle w:val="Hipersaitas"/>
            <w:color w:val="auto"/>
            <w:u w:val="none"/>
          </w:rPr>
          <w:t>www.anyksciai.lt</w:t>
        </w:r>
      </w:hyperlink>
      <w:r w:rsidR="0087271D" w:rsidRPr="00CB6CCE">
        <w:t>.</w:t>
      </w:r>
    </w:p>
    <w:p w:rsidR="002F6C00" w:rsidRPr="00CB6CCE" w:rsidRDefault="002F6C00" w:rsidP="002F6C00">
      <w:pPr>
        <w:tabs>
          <w:tab w:val="left" w:pos="4518"/>
        </w:tabs>
      </w:pPr>
    </w:p>
    <w:p w:rsidR="00805679" w:rsidRPr="00CB6CCE" w:rsidRDefault="00805679" w:rsidP="002F6C00">
      <w:pPr>
        <w:tabs>
          <w:tab w:val="left" w:pos="4518"/>
        </w:tabs>
      </w:pPr>
    </w:p>
    <w:p w:rsidR="007456F8" w:rsidRPr="00CB6CCE" w:rsidRDefault="00CE56F3" w:rsidP="008E04F1">
      <w:pPr>
        <w:tabs>
          <w:tab w:val="right" w:pos="9638"/>
        </w:tabs>
      </w:pPr>
      <w:r w:rsidRPr="00CB6CCE">
        <w:t>Meras</w:t>
      </w:r>
      <w:r w:rsidRPr="00CB6CCE">
        <w:tab/>
        <w:t xml:space="preserve">Sigutis </w:t>
      </w:r>
      <w:proofErr w:type="spellStart"/>
      <w:r w:rsidRPr="00CB6CCE">
        <w:t>Obeliavičius</w:t>
      </w:r>
      <w:proofErr w:type="spellEnd"/>
    </w:p>
    <w:p w:rsidR="008E04F1" w:rsidRPr="00CB6CCE" w:rsidRDefault="008E04F1" w:rsidP="008E04F1">
      <w:pPr>
        <w:tabs>
          <w:tab w:val="right" w:pos="9638"/>
        </w:tabs>
        <w:jc w:val="center"/>
      </w:pPr>
    </w:p>
    <w:p w:rsidR="002F6C00" w:rsidRPr="00CB6CCE" w:rsidRDefault="002F6C00">
      <w:pPr>
        <w:ind w:left="4395" w:right="79"/>
      </w:pPr>
    </w:p>
    <w:p w:rsidR="007456F8" w:rsidRPr="00CB6CCE" w:rsidRDefault="0015683B" w:rsidP="00805679">
      <w:pPr>
        <w:tabs>
          <w:tab w:val="left" w:pos="3600"/>
        </w:tabs>
        <w:jc w:val="both"/>
        <w:rPr>
          <w:szCs w:val="24"/>
          <w:lang w:eastAsia="lt-LT"/>
        </w:rPr>
      </w:pPr>
      <w:r w:rsidRPr="00CB6CCE">
        <w:rPr>
          <w:szCs w:val="24"/>
          <w:lang w:eastAsia="lt-LT"/>
        </w:rPr>
        <w:t xml:space="preserve"> </w:t>
      </w:r>
    </w:p>
    <w:p w:rsidR="00805679" w:rsidRPr="00CB6CCE" w:rsidRDefault="00805679" w:rsidP="00805679">
      <w:pPr>
        <w:tabs>
          <w:tab w:val="left" w:pos="3600"/>
        </w:tabs>
        <w:jc w:val="both"/>
        <w:rPr>
          <w:szCs w:val="24"/>
          <w:lang w:eastAsia="lt-LT"/>
        </w:rPr>
      </w:pPr>
    </w:p>
    <w:p w:rsidR="00805679" w:rsidRPr="00CB6CCE" w:rsidRDefault="00805679" w:rsidP="00805679">
      <w:pPr>
        <w:tabs>
          <w:tab w:val="left" w:pos="3600"/>
        </w:tabs>
        <w:jc w:val="both"/>
        <w:rPr>
          <w:szCs w:val="24"/>
          <w:lang w:eastAsia="lt-LT"/>
        </w:rPr>
      </w:pPr>
    </w:p>
    <w:p w:rsidR="00805679" w:rsidRPr="00CB6CCE" w:rsidRDefault="00805679" w:rsidP="00805679">
      <w:pPr>
        <w:tabs>
          <w:tab w:val="left" w:pos="3600"/>
        </w:tabs>
        <w:jc w:val="both"/>
        <w:rPr>
          <w:szCs w:val="24"/>
          <w:lang w:eastAsia="lt-LT"/>
        </w:rPr>
      </w:pPr>
    </w:p>
    <w:p w:rsidR="00D849C0" w:rsidRPr="00CB6CCE" w:rsidRDefault="00D849C0" w:rsidP="00805679">
      <w:pPr>
        <w:tabs>
          <w:tab w:val="left" w:pos="3600"/>
        </w:tabs>
        <w:jc w:val="both"/>
        <w:rPr>
          <w:szCs w:val="24"/>
          <w:lang w:eastAsia="lt-LT"/>
        </w:rPr>
      </w:pPr>
    </w:p>
    <w:p w:rsidR="00D849C0" w:rsidRPr="00CB6CCE" w:rsidRDefault="00D849C0" w:rsidP="00805679">
      <w:pPr>
        <w:tabs>
          <w:tab w:val="left" w:pos="3600"/>
        </w:tabs>
        <w:jc w:val="both"/>
        <w:rPr>
          <w:szCs w:val="24"/>
          <w:lang w:eastAsia="lt-LT"/>
        </w:rPr>
      </w:pPr>
    </w:p>
    <w:p w:rsidR="00D849C0" w:rsidRPr="00CB6CCE" w:rsidRDefault="00D849C0" w:rsidP="00805679">
      <w:pPr>
        <w:tabs>
          <w:tab w:val="left" w:pos="3600"/>
        </w:tabs>
        <w:jc w:val="both"/>
        <w:rPr>
          <w:szCs w:val="24"/>
          <w:lang w:eastAsia="lt-LT"/>
        </w:rPr>
      </w:pPr>
    </w:p>
    <w:p w:rsidR="00D849C0" w:rsidRPr="00CB6CCE" w:rsidRDefault="00D849C0" w:rsidP="00805679">
      <w:pPr>
        <w:tabs>
          <w:tab w:val="left" w:pos="3600"/>
        </w:tabs>
        <w:jc w:val="both"/>
        <w:rPr>
          <w:szCs w:val="24"/>
          <w:lang w:eastAsia="lt-LT"/>
        </w:rPr>
      </w:pPr>
    </w:p>
    <w:p w:rsidR="00D849C0" w:rsidRPr="00CB6CCE" w:rsidRDefault="00D849C0" w:rsidP="00805679">
      <w:pPr>
        <w:tabs>
          <w:tab w:val="left" w:pos="3600"/>
        </w:tabs>
        <w:jc w:val="both"/>
        <w:rPr>
          <w:szCs w:val="24"/>
          <w:lang w:eastAsia="lt-LT"/>
        </w:rPr>
      </w:pPr>
    </w:p>
    <w:p w:rsidR="00805679" w:rsidRPr="00CB6CCE" w:rsidRDefault="00805679" w:rsidP="00805679">
      <w:pPr>
        <w:tabs>
          <w:tab w:val="left" w:pos="3600"/>
        </w:tabs>
        <w:jc w:val="both"/>
        <w:rPr>
          <w:szCs w:val="24"/>
          <w:lang w:eastAsia="lt-LT"/>
        </w:rPr>
      </w:pPr>
    </w:p>
    <w:p w:rsidR="007456F8" w:rsidRPr="00CB6CCE" w:rsidRDefault="00D849C0" w:rsidP="003F6FE7">
      <w:pPr>
        <w:jc w:val="center"/>
        <w:rPr>
          <w:b/>
          <w:szCs w:val="24"/>
          <w:lang w:eastAsia="lt-LT"/>
        </w:rPr>
      </w:pPr>
      <w:r w:rsidRPr="00CB6CCE">
        <w:rPr>
          <w:b/>
        </w:rPr>
        <w:t xml:space="preserve">DĖL </w:t>
      </w:r>
      <w:r w:rsidRPr="00CB6CCE">
        <w:rPr>
          <w:rFonts w:eastAsia="Arial Unicode MS"/>
          <w:b/>
          <w:szCs w:val="24"/>
          <w:lang w:eastAsia="lt-LT"/>
        </w:rPr>
        <w:t xml:space="preserve">LEIDIMŲ LAIDOTI IŠDAVIMO, LAIDOJIMO IR KAPINIŲ </w:t>
      </w:r>
      <w:r w:rsidRPr="00CB6CCE">
        <w:rPr>
          <w:b/>
          <w:szCs w:val="24"/>
          <w:lang w:eastAsia="lt-LT"/>
        </w:rPr>
        <w:t xml:space="preserve">PRIEŽIŪROS BEI LANKYMO, KAPAVIEČIŲ (KAPŲ) IDENTIFIKAVIMO, LEIDIMO LAIDOTI NEPRIŽIŪRIMOSE KAPAVIETĖSE IŠDAVIMO ANYKŠČIŲ RAJONO SAVIVALDYBĖS TERITORIJOJE </w:t>
      </w:r>
      <w:r w:rsidR="006125DA" w:rsidRPr="00CB6CCE">
        <w:rPr>
          <w:b/>
          <w:szCs w:val="24"/>
          <w:lang w:eastAsia="lt-LT"/>
        </w:rPr>
        <w:t xml:space="preserve">TVARKOS </w:t>
      </w:r>
      <w:r w:rsidR="002F6C00" w:rsidRPr="00CB6CCE">
        <w:rPr>
          <w:b/>
          <w:szCs w:val="24"/>
          <w:lang w:eastAsia="lt-LT"/>
        </w:rPr>
        <w:t>APRAŠAS</w:t>
      </w:r>
    </w:p>
    <w:p w:rsidR="007456F8" w:rsidRPr="00CB6CCE" w:rsidRDefault="007456F8"/>
    <w:p w:rsidR="007456F8" w:rsidRPr="00CB6CCE" w:rsidRDefault="002F6C00">
      <w:pPr>
        <w:jc w:val="center"/>
        <w:rPr>
          <w:b/>
        </w:rPr>
      </w:pPr>
      <w:r w:rsidRPr="00CB6CCE">
        <w:rPr>
          <w:b/>
        </w:rPr>
        <w:t>I SKYRIUS</w:t>
      </w:r>
    </w:p>
    <w:p w:rsidR="007456F8" w:rsidRPr="00CB6CCE" w:rsidRDefault="002F6C00">
      <w:pPr>
        <w:jc w:val="center"/>
      </w:pPr>
      <w:r w:rsidRPr="00CB6CCE">
        <w:rPr>
          <w:b/>
          <w:bCs/>
          <w:szCs w:val="24"/>
          <w:lang w:eastAsia="lt-LT"/>
        </w:rPr>
        <w:t>BENDROSIOS NUOSTATOS</w:t>
      </w:r>
    </w:p>
    <w:p w:rsidR="007456F8" w:rsidRPr="00CB6CCE" w:rsidRDefault="007456F8"/>
    <w:p w:rsidR="007456F8" w:rsidRPr="00CB6CCE" w:rsidRDefault="002F6C00" w:rsidP="002159FA">
      <w:pPr>
        <w:ind w:left="-142" w:firstLine="568"/>
        <w:jc w:val="both"/>
        <w:rPr>
          <w:bCs/>
          <w:szCs w:val="24"/>
          <w:lang w:eastAsia="lt-LT"/>
        </w:rPr>
      </w:pPr>
      <w:r w:rsidRPr="00CB6CCE">
        <w:t>1.</w:t>
      </w:r>
      <w:r w:rsidRPr="00CB6CCE">
        <w:tab/>
      </w:r>
      <w:r w:rsidR="006125DA" w:rsidRPr="00CB6CCE">
        <w:rPr>
          <w:szCs w:val="24"/>
          <w:lang w:eastAsia="lt-LT"/>
        </w:rPr>
        <w:t>Leidimo laidoti išdavimo, laidojimo ir kapinių lankymo, kapinių ir laidojimo vietų tvarkymo, k</w:t>
      </w:r>
      <w:r w:rsidR="006125DA" w:rsidRPr="00CB6CCE">
        <w:rPr>
          <w:bCs/>
        </w:rPr>
        <w:t>apavietės pripažinimo neprižiūrima kapaviete ir kapavietės (kapo) identifikavimo,</w:t>
      </w:r>
      <w:r w:rsidR="006125DA" w:rsidRPr="00CB6CCE">
        <w:rPr>
          <w:szCs w:val="24"/>
          <w:lang w:eastAsia="lt-LT"/>
        </w:rPr>
        <w:t xml:space="preserve"> konfesinių kapinių suteikimo Anykščių rajono savivaldybės teritorijoje, kapinių sąrašų skelbimo savivaldybės interneto svetainėje tvarkos aprašas </w:t>
      </w:r>
      <w:r w:rsidRPr="00CB6CCE">
        <w:rPr>
          <w:szCs w:val="24"/>
          <w:lang w:eastAsia="lt-LT"/>
        </w:rPr>
        <w:t xml:space="preserve">(toliau – </w:t>
      </w:r>
      <w:r w:rsidR="00DF5012" w:rsidRPr="00CB6CCE">
        <w:rPr>
          <w:szCs w:val="24"/>
          <w:lang w:eastAsia="lt-LT"/>
        </w:rPr>
        <w:t>A</w:t>
      </w:r>
      <w:r w:rsidRPr="00CB6CCE">
        <w:rPr>
          <w:szCs w:val="24"/>
          <w:lang w:eastAsia="lt-LT"/>
        </w:rPr>
        <w:t xml:space="preserve">prašas) reglamentuoja leidimų laidoti </w:t>
      </w:r>
      <w:r w:rsidR="00BA2122" w:rsidRPr="00CB6CCE">
        <w:rPr>
          <w:szCs w:val="24"/>
          <w:lang w:eastAsia="lt-LT"/>
        </w:rPr>
        <w:t>Anykščių</w:t>
      </w:r>
      <w:r w:rsidRPr="00CB6CCE">
        <w:rPr>
          <w:szCs w:val="24"/>
          <w:lang w:eastAsia="lt-LT"/>
        </w:rPr>
        <w:t xml:space="preserve"> rajono savivaldybės (toliau – </w:t>
      </w:r>
      <w:r w:rsidR="00746BAB" w:rsidRPr="00CB6CCE">
        <w:rPr>
          <w:szCs w:val="24"/>
          <w:lang w:eastAsia="lt-LT"/>
        </w:rPr>
        <w:t>S</w:t>
      </w:r>
      <w:r w:rsidRPr="00CB6CCE">
        <w:rPr>
          <w:szCs w:val="24"/>
          <w:lang w:eastAsia="lt-LT"/>
        </w:rPr>
        <w:t xml:space="preserve">avivaldybė) teritorijoje esamose kapinėse išdavimą, laidojimo ir kapinių lankymo tvarką, </w:t>
      </w:r>
      <w:r w:rsidR="00D06E3D" w:rsidRPr="00CB6CCE">
        <w:rPr>
          <w:szCs w:val="24"/>
          <w:lang w:eastAsia="lt-LT"/>
        </w:rPr>
        <w:t xml:space="preserve">kapinių ir laidojimo vietų tvarkymo, </w:t>
      </w:r>
      <w:r w:rsidRPr="00CB6CCE">
        <w:rPr>
          <w:bCs/>
          <w:szCs w:val="24"/>
          <w:lang w:eastAsia="lt-LT"/>
        </w:rPr>
        <w:t>kapaviečių pripažinimą neprižiūrimomis, jų priežiūros organizavimą ir tolesnį laidojimą jose,</w:t>
      </w:r>
      <w:r w:rsidRPr="00CB6CCE">
        <w:rPr>
          <w:szCs w:val="24"/>
          <w:lang w:eastAsia="lt-LT"/>
        </w:rPr>
        <w:t xml:space="preserve"> </w:t>
      </w:r>
      <w:r w:rsidRPr="00CB6CCE">
        <w:rPr>
          <w:bCs/>
        </w:rPr>
        <w:t>kapavietės (kapo) identifikavimo,</w:t>
      </w:r>
      <w:r w:rsidRPr="00CB6CCE">
        <w:rPr>
          <w:szCs w:val="24"/>
          <w:lang w:eastAsia="lt-LT"/>
        </w:rPr>
        <w:t xml:space="preserve"> konfesinių kapinių suteikimo</w:t>
      </w:r>
      <w:r w:rsidR="00BB3018" w:rsidRPr="00CB6CCE">
        <w:rPr>
          <w:szCs w:val="24"/>
          <w:lang w:eastAsia="lt-LT"/>
        </w:rPr>
        <w:t xml:space="preserve"> </w:t>
      </w:r>
      <w:r w:rsidRPr="00CB6CCE">
        <w:rPr>
          <w:szCs w:val="24"/>
          <w:lang w:eastAsia="lt-LT"/>
        </w:rPr>
        <w:t>tvarką</w:t>
      </w:r>
      <w:r w:rsidRPr="00CB6CCE">
        <w:rPr>
          <w:bCs/>
          <w:szCs w:val="24"/>
          <w:lang w:eastAsia="lt-LT"/>
        </w:rPr>
        <w:t>.</w:t>
      </w:r>
    </w:p>
    <w:p w:rsidR="00E40F59" w:rsidRPr="00CB6CCE" w:rsidRDefault="002F6C00" w:rsidP="009973CA">
      <w:pPr>
        <w:tabs>
          <w:tab w:val="left" w:pos="567"/>
        </w:tabs>
        <w:ind w:left="-142" w:firstLine="502"/>
        <w:jc w:val="both"/>
        <w:rPr>
          <w:szCs w:val="24"/>
          <w:lang w:eastAsia="lt-LT"/>
        </w:rPr>
      </w:pPr>
      <w:r w:rsidRPr="00CB6CCE">
        <w:t>2.</w:t>
      </w:r>
      <w:r w:rsidRPr="00CB6CCE">
        <w:tab/>
      </w:r>
      <w:bookmarkStart w:id="4" w:name="_Hlk531161464"/>
      <w:r w:rsidR="008E58BD" w:rsidRPr="00CB6CCE">
        <w:rPr>
          <w:szCs w:val="24"/>
          <w:lang w:eastAsia="lt-LT"/>
        </w:rPr>
        <w:t xml:space="preserve">Kapinių tvarkymo taisyklės, patvirtintos Lietuvos Respublikos Vyriausybės </w:t>
      </w:r>
      <w:smartTag w:uri="urn:schemas-microsoft-com:office:smarttags" w:element="metricconverter">
        <w:smartTagPr>
          <w:attr w:name="ProductID" w:val="2008 m"/>
        </w:smartTagPr>
        <w:r w:rsidR="008E58BD" w:rsidRPr="00CB6CCE">
          <w:rPr>
            <w:szCs w:val="24"/>
            <w:lang w:eastAsia="lt-LT"/>
          </w:rPr>
          <w:t>2008 m</w:t>
        </w:r>
      </w:smartTag>
      <w:r w:rsidR="008E58BD" w:rsidRPr="00CB6CCE">
        <w:rPr>
          <w:szCs w:val="24"/>
          <w:lang w:eastAsia="lt-LT"/>
        </w:rPr>
        <w:t>. lapkričio 19 d. nutarimu Nr. 1207 „Dėl Lietuvos Respublikos žmonių palaikų laidojimo įstatymo įgyvendinamųjų teisės aktų patvirtinimo“</w:t>
      </w:r>
      <w:r w:rsidR="00EA602D" w:rsidRPr="00CB6CCE">
        <w:rPr>
          <w:szCs w:val="24"/>
          <w:lang w:eastAsia="lt-LT"/>
        </w:rPr>
        <w:t>,</w:t>
      </w:r>
      <w:r w:rsidR="008E58BD" w:rsidRPr="00CB6CCE">
        <w:rPr>
          <w:szCs w:val="24"/>
          <w:lang w:eastAsia="lt-LT"/>
        </w:rPr>
        <w:t xml:space="preserve"> bei š</w:t>
      </w:r>
      <w:r w:rsidR="00E40F59" w:rsidRPr="00CB6CCE">
        <w:rPr>
          <w:szCs w:val="24"/>
          <w:lang w:eastAsia="lt-LT"/>
        </w:rPr>
        <w:t>i</w:t>
      </w:r>
      <w:r w:rsidR="00D06E3D" w:rsidRPr="00CB6CCE">
        <w:rPr>
          <w:szCs w:val="24"/>
          <w:lang w:eastAsia="lt-LT"/>
        </w:rPr>
        <w:t>s</w:t>
      </w:r>
      <w:r w:rsidR="00E40F59" w:rsidRPr="00CB6CCE">
        <w:rPr>
          <w:szCs w:val="24"/>
          <w:lang w:eastAsia="lt-LT"/>
        </w:rPr>
        <w:t xml:space="preserve"> </w:t>
      </w:r>
      <w:r w:rsidR="00D06E3D" w:rsidRPr="00CB6CCE">
        <w:rPr>
          <w:szCs w:val="24"/>
          <w:lang w:eastAsia="lt-LT"/>
        </w:rPr>
        <w:t>Aprašas</w:t>
      </w:r>
      <w:r w:rsidR="00E40F59" w:rsidRPr="00CB6CCE">
        <w:rPr>
          <w:szCs w:val="24"/>
          <w:lang w:eastAsia="lt-LT"/>
        </w:rPr>
        <w:t xml:space="preserve"> yra privalom</w:t>
      </w:r>
      <w:r w:rsidR="00D06E3D" w:rsidRPr="00CB6CCE">
        <w:rPr>
          <w:szCs w:val="24"/>
          <w:lang w:eastAsia="lt-LT"/>
        </w:rPr>
        <w:t>as</w:t>
      </w:r>
      <w:r w:rsidR="00E40F59" w:rsidRPr="00CB6CCE">
        <w:rPr>
          <w:szCs w:val="24"/>
          <w:lang w:eastAsia="lt-LT"/>
        </w:rPr>
        <w:t xml:space="preserve"> tvarkant visas </w:t>
      </w:r>
      <w:r w:rsidR="009973CA" w:rsidRPr="00CB6CCE">
        <w:rPr>
          <w:szCs w:val="24"/>
          <w:lang w:eastAsia="lt-LT"/>
        </w:rPr>
        <w:t xml:space="preserve">Anykščių rajono savivaldybėje esančias </w:t>
      </w:r>
      <w:r w:rsidR="00E40F59" w:rsidRPr="00CB6CCE">
        <w:rPr>
          <w:szCs w:val="24"/>
          <w:lang w:eastAsia="lt-LT"/>
        </w:rPr>
        <w:t>kapines, kuriose palaidoti ir (ar) laidojami žmonių palaikai, įskaitant balzamuotus ir kremuotus žmonių palaikus</w:t>
      </w:r>
      <w:bookmarkEnd w:id="4"/>
      <w:r w:rsidR="00E40F59" w:rsidRPr="00CB6CCE">
        <w:rPr>
          <w:szCs w:val="24"/>
          <w:lang w:eastAsia="lt-LT"/>
        </w:rPr>
        <w:t>.</w:t>
      </w:r>
    </w:p>
    <w:p w:rsidR="007456F8" w:rsidRPr="00CB6CCE" w:rsidRDefault="002F6C00" w:rsidP="00E40F59">
      <w:pPr>
        <w:tabs>
          <w:tab w:val="left" w:pos="567"/>
        </w:tabs>
        <w:ind w:left="-142" w:firstLine="502"/>
        <w:jc w:val="both"/>
      </w:pPr>
      <w:r w:rsidRPr="00CB6CCE">
        <w:t>3.</w:t>
      </w:r>
      <w:r w:rsidRPr="00CB6CCE">
        <w:tab/>
      </w:r>
      <w:r w:rsidRPr="00CB6CCE">
        <w:rPr>
          <w:szCs w:val="24"/>
          <w:lang w:eastAsia="lt-LT"/>
        </w:rPr>
        <w:t>Apraše vartojamos sąvokos atitinka Lietuvos Respublikos žmonių palaikų laidojimo įstatyme,</w:t>
      </w:r>
      <w:r w:rsidR="00E40F59" w:rsidRPr="00CB6CCE">
        <w:rPr>
          <w:szCs w:val="24"/>
          <w:lang w:eastAsia="lt-LT"/>
        </w:rPr>
        <w:t xml:space="preserve"> </w:t>
      </w:r>
      <w:r w:rsidR="0087271D" w:rsidRPr="00CB6CCE">
        <w:rPr>
          <w:szCs w:val="24"/>
          <w:lang w:eastAsia="lt-LT"/>
        </w:rPr>
        <w:t xml:space="preserve">Kapinių </w:t>
      </w:r>
      <w:r w:rsidR="009973CA" w:rsidRPr="00CB6CCE">
        <w:rPr>
          <w:szCs w:val="24"/>
          <w:lang w:eastAsia="lt-LT"/>
        </w:rPr>
        <w:t>tvarkymo taisyklėse</w:t>
      </w:r>
      <w:r w:rsidR="0087271D" w:rsidRPr="00CB6CCE">
        <w:rPr>
          <w:szCs w:val="24"/>
          <w:lang w:eastAsia="lt-LT"/>
        </w:rPr>
        <w:t>,</w:t>
      </w:r>
      <w:r w:rsidR="009973CA" w:rsidRPr="00CB6CCE">
        <w:rPr>
          <w:szCs w:val="24"/>
          <w:lang w:eastAsia="lt-LT"/>
        </w:rPr>
        <w:t xml:space="preserve"> </w:t>
      </w:r>
      <w:r w:rsidR="0087271D" w:rsidRPr="00CB6CCE">
        <w:rPr>
          <w:szCs w:val="24"/>
          <w:lang w:eastAsia="lt-LT"/>
        </w:rPr>
        <w:t xml:space="preserve">patvirtintose Lietuvos Respublikos Vyriausybės </w:t>
      </w:r>
      <w:smartTag w:uri="urn:schemas-microsoft-com:office:smarttags" w:element="metricconverter">
        <w:smartTagPr>
          <w:attr w:name="ProductID" w:val="2008 m"/>
        </w:smartTagPr>
        <w:r w:rsidR="0087271D" w:rsidRPr="00CB6CCE">
          <w:rPr>
            <w:szCs w:val="24"/>
            <w:lang w:eastAsia="lt-LT"/>
          </w:rPr>
          <w:t>2008 m</w:t>
        </w:r>
      </w:smartTag>
      <w:r w:rsidR="0087271D" w:rsidRPr="00CB6CCE">
        <w:rPr>
          <w:szCs w:val="24"/>
          <w:lang w:eastAsia="lt-LT"/>
        </w:rPr>
        <w:t xml:space="preserve">. lapkričio 19 d. nutarimu Nr. 1207 „Dėl Lietuvos Respublikos žmonių palaikų laidojimo įstatymo įgyvendinamųjų teisės aktų patvirtinimo“, </w:t>
      </w:r>
      <w:r w:rsidRPr="00CB6CCE">
        <w:rPr>
          <w:szCs w:val="24"/>
          <w:lang w:eastAsia="lt-LT"/>
        </w:rPr>
        <w:t>apibrėžtas sąvokas.</w:t>
      </w:r>
    </w:p>
    <w:p w:rsidR="007456F8" w:rsidRPr="00CB6CCE" w:rsidRDefault="007456F8">
      <w:pPr>
        <w:ind w:left="-142"/>
        <w:jc w:val="center"/>
        <w:rPr>
          <w:b/>
          <w:szCs w:val="24"/>
          <w:lang w:eastAsia="lt-LT"/>
        </w:rPr>
      </w:pPr>
    </w:p>
    <w:p w:rsidR="007456F8" w:rsidRPr="00CB6CCE" w:rsidRDefault="002F6C00">
      <w:pPr>
        <w:ind w:left="-142"/>
        <w:jc w:val="center"/>
        <w:rPr>
          <w:b/>
          <w:szCs w:val="24"/>
          <w:lang w:eastAsia="lt-LT"/>
        </w:rPr>
      </w:pPr>
      <w:r w:rsidRPr="00CB6CCE">
        <w:rPr>
          <w:b/>
          <w:szCs w:val="24"/>
          <w:lang w:eastAsia="lt-LT"/>
        </w:rPr>
        <w:t>I</w:t>
      </w:r>
      <w:r w:rsidR="00C2014F" w:rsidRPr="00CB6CCE">
        <w:rPr>
          <w:b/>
          <w:szCs w:val="24"/>
          <w:lang w:eastAsia="lt-LT"/>
        </w:rPr>
        <w:t>I</w:t>
      </w:r>
      <w:r w:rsidRPr="00CB6CCE">
        <w:rPr>
          <w:b/>
          <w:szCs w:val="24"/>
          <w:lang w:eastAsia="lt-LT"/>
        </w:rPr>
        <w:t xml:space="preserve"> SKYRIUS</w:t>
      </w:r>
    </w:p>
    <w:p w:rsidR="00872760" w:rsidRPr="00CB6CCE" w:rsidRDefault="00872760" w:rsidP="00872760">
      <w:pPr>
        <w:jc w:val="center"/>
        <w:rPr>
          <w:rFonts w:eastAsia="Calibri"/>
          <w:b/>
          <w:szCs w:val="24"/>
          <w:lang w:eastAsia="lt-LT"/>
        </w:rPr>
      </w:pPr>
      <w:r w:rsidRPr="00CB6CCE">
        <w:rPr>
          <w:rFonts w:eastAsia="Calibri"/>
          <w:b/>
          <w:szCs w:val="24"/>
          <w:lang w:eastAsia="lt-LT"/>
        </w:rPr>
        <w:t>LEIDIMO LAIDOTI IŠDAVIMAS IR LAIDOJIMO TVARKA</w:t>
      </w:r>
    </w:p>
    <w:p w:rsidR="00B91CD7" w:rsidRPr="00CB6CCE" w:rsidRDefault="00B91CD7">
      <w:pPr>
        <w:ind w:left="-142"/>
        <w:jc w:val="center"/>
        <w:rPr>
          <w:b/>
          <w:bCs/>
          <w:szCs w:val="24"/>
          <w:lang w:eastAsia="lt-LT"/>
        </w:rPr>
      </w:pPr>
    </w:p>
    <w:p w:rsidR="00646A8F" w:rsidRPr="00CB6CCE" w:rsidRDefault="0011579B" w:rsidP="0011579B">
      <w:pPr>
        <w:spacing w:line="252" w:lineRule="auto"/>
        <w:jc w:val="both"/>
        <w:rPr>
          <w:szCs w:val="24"/>
          <w:lang w:eastAsia="lt-LT"/>
        </w:rPr>
      </w:pPr>
      <w:r w:rsidRPr="00CB6CCE">
        <w:rPr>
          <w:rFonts w:eastAsia="Calibri"/>
          <w:bCs/>
          <w:szCs w:val="24"/>
          <w:lang w:eastAsia="lt-LT"/>
        </w:rPr>
        <w:t xml:space="preserve">     </w:t>
      </w:r>
      <w:r w:rsidR="002C59FA" w:rsidRPr="00CB6CCE">
        <w:rPr>
          <w:rFonts w:eastAsia="Calibri"/>
          <w:bCs/>
          <w:szCs w:val="24"/>
          <w:lang w:eastAsia="lt-LT"/>
        </w:rPr>
        <w:t>4</w:t>
      </w:r>
      <w:r w:rsidR="00B91CD7" w:rsidRPr="00CB6CCE">
        <w:rPr>
          <w:rFonts w:eastAsia="Calibri"/>
          <w:bCs/>
          <w:szCs w:val="24"/>
          <w:lang w:eastAsia="lt-LT"/>
        </w:rPr>
        <w:t xml:space="preserve">. </w:t>
      </w:r>
      <w:r w:rsidR="00B91CD7" w:rsidRPr="00CB6CCE">
        <w:rPr>
          <w:rFonts w:eastAsia="Calibri"/>
          <w:szCs w:val="24"/>
          <w:lang w:eastAsia="lt-LT"/>
        </w:rPr>
        <w:t>Rašytinį leidimą laidoti</w:t>
      </w:r>
      <w:r w:rsidR="008F4953" w:rsidRPr="00CB6CCE">
        <w:rPr>
          <w:rFonts w:eastAsia="Calibri"/>
          <w:szCs w:val="24"/>
          <w:lang w:eastAsia="lt-LT"/>
        </w:rPr>
        <w:t xml:space="preserve"> (1 priedas)</w:t>
      </w:r>
      <w:r w:rsidR="00B91CD7" w:rsidRPr="00CB6CCE">
        <w:rPr>
          <w:rFonts w:eastAsia="Calibri"/>
          <w:szCs w:val="24"/>
          <w:lang w:eastAsia="lt-LT"/>
        </w:rPr>
        <w:t xml:space="preserve"> </w:t>
      </w:r>
      <w:r w:rsidR="00806FC4" w:rsidRPr="00CB6CCE">
        <w:rPr>
          <w:rFonts w:eastAsia="Calibri"/>
          <w:szCs w:val="24"/>
          <w:lang w:eastAsia="lt-LT"/>
        </w:rPr>
        <w:t>S</w:t>
      </w:r>
      <w:r w:rsidR="00B91CD7" w:rsidRPr="00CB6CCE">
        <w:rPr>
          <w:rFonts w:eastAsia="Calibri"/>
          <w:szCs w:val="24"/>
          <w:lang w:eastAsia="lt-LT"/>
        </w:rPr>
        <w:t>avivaldybės teritorijoje esančiose kapinėse</w:t>
      </w:r>
      <w:r w:rsidR="00592066" w:rsidRPr="00CB6CCE">
        <w:rPr>
          <w:rFonts w:eastAsia="Calibri"/>
          <w:szCs w:val="24"/>
          <w:lang w:eastAsia="lt-LT"/>
        </w:rPr>
        <w:t xml:space="preserve"> </w:t>
      </w:r>
      <w:r w:rsidR="00A0182B" w:rsidRPr="00CB6CCE">
        <w:rPr>
          <w:rFonts w:eastAsia="Calibri"/>
          <w:szCs w:val="24"/>
          <w:lang w:eastAsia="lt-LT"/>
        </w:rPr>
        <w:t>taip pat ir neprižiūrimose kapavietėse</w:t>
      </w:r>
      <w:r w:rsidR="00B91CD7" w:rsidRPr="00CB6CCE">
        <w:rPr>
          <w:rFonts w:eastAsia="Calibri"/>
          <w:szCs w:val="24"/>
          <w:lang w:eastAsia="lt-LT"/>
        </w:rPr>
        <w:t xml:space="preserve"> išduoda </w:t>
      </w:r>
      <w:r w:rsidR="00806FC4" w:rsidRPr="00CB6CCE">
        <w:rPr>
          <w:rFonts w:eastAsia="Calibri"/>
          <w:szCs w:val="24"/>
          <w:lang w:eastAsia="lt-LT"/>
        </w:rPr>
        <w:t>S</w:t>
      </w:r>
      <w:r w:rsidR="00B70CD9" w:rsidRPr="00CB6CCE">
        <w:rPr>
          <w:rFonts w:eastAsia="Arial Unicode MS"/>
          <w:szCs w:val="24"/>
          <w:lang w:eastAsia="lt-LT"/>
        </w:rPr>
        <w:t xml:space="preserve">avivaldybės administracijos atitinkamos </w:t>
      </w:r>
      <w:r w:rsidR="00B70CD9" w:rsidRPr="00CB6CCE">
        <w:rPr>
          <w:szCs w:val="24"/>
        </w:rPr>
        <w:t>seniūnijos seniūnas (j</w:t>
      </w:r>
      <w:r w:rsidR="00E077B5" w:rsidRPr="00CB6CCE">
        <w:rPr>
          <w:szCs w:val="24"/>
        </w:rPr>
        <w:t>am</w:t>
      </w:r>
      <w:r w:rsidR="00B70CD9" w:rsidRPr="00CB6CCE">
        <w:rPr>
          <w:szCs w:val="24"/>
        </w:rPr>
        <w:t xml:space="preserve"> nesant </w:t>
      </w:r>
      <w:r w:rsidR="001C4386" w:rsidRPr="00CB6CCE">
        <w:rPr>
          <w:szCs w:val="24"/>
        </w:rPr>
        <w:t>–</w:t>
      </w:r>
      <w:r w:rsidR="00B70CD9" w:rsidRPr="00CB6CCE">
        <w:rPr>
          <w:szCs w:val="24"/>
        </w:rPr>
        <w:t xml:space="preserve"> seniūn</w:t>
      </w:r>
      <w:r w:rsidR="001C4386" w:rsidRPr="00CB6CCE">
        <w:rPr>
          <w:szCs w:val="24"/>
        </w:rPr>
        <w:t>ą pavaduojantis asmuo</w:t>
      </w:r>
      <w:r w:rsidR="00B70CD9" w:rsidRPr="00CB6CCE">
        <w:rPr>
          <w:szCs w:val="24"/>
        </w:rPr>
        <w:t>), jeigu seniūnijos aptarnaujamoje teritorijoje jie atlieka kapinių priežiūrą.</w:t>
      </w:r>
      <w:r w:rsidR="00EA5F9A" w:rsidRPr="00CB6CCE">
        <w:rPr>
          <w:szCs w:val="24"/>
        </w:rPr>
        <w:t xml:space="preserve"> Leidimą</w:t>
      </w:r>
      <w:r w:rsidR="002F1767" w:rsidRPr="00CB6CCE">
        <w:rPr>
          <w:szCs w:val="24"/>
        </w:rPr>
        <w:t xml:space="preserve"> laidoti Anykščių mieste esančiose kapinėse</w:t>
      </w:r>
      <w:r w:rsidR="008F4953" w:rsidRPr="00CB6CCE">
        <w:rPr>
          <w:szCs w:val="24"/>
        </w:rPr>
        <w:t xml:space="preserve"> bei seniūnijose esančiose kapinėse, kuriose seniūnai neatlieka kapinių priežiūro</w:t>
      </w:r>
      <w:r w:rsidR="005647B2" w:rsidRPr="00CB6CCE">
        <w:rPr>
          <w:szCs w:val="24"/>
        </w:rPr>
        <w:t>s</w:t>
      </w:r>
      <w:r w:rsidR="008F4953" w:rsidRPr="00CB6CCE">
        <w:rPr>
          <w:szCs w:val="24"/>
        </w:rPr>
        <w:t>,</w:t>
      </w:r>
      <w:r w:rsidR="002F1767" w:rsidRPr="00CB6CCE">
        <w:rPr>
          <w:szCs w:val="24"/>
        </w:rPr>
        <w:t xml:space="preserve"> išduoda </w:t>
      </w:r>
      <w:bookmarkStart w:id="5" w:name="_Hlk530044069"/>
      <w:r w:rsidR="00416CBB" w:rsidRPr="00CB6CCE">
        <w:rPr>
          <w:szCs w:val="24"/>
        </w:rPr>
        <w:t xml:space="preserve">Savivaldybės </w:t>
      </w:r>
      <w:r w:rsidR="00BC335F" w:rsidRPr="00CB6CCE">
        <w:rPr>
          <w:szCs w:val="24"/>
        </w:rPr>
        <w:t xml:space="preserve">administracijos </w:t>
      </w:r>
      <w:r w:rsidR="00416CBB" w:rsidRPr="00CB6CCE">
        <w:rPr>
          <w:szCs w:val="24"/>
        </w:rPr>
        <w:t>direktori</w:t>
      </w:r>
      <w:r w:rsidR="00E255F9" w:rsidRPr="00CB6CCE">
        <w:rPr>
          <w:szCs w:val="24"/>
        </w:rPr>
        <w:t>us ar jo</w:t>
      </w:r>
      <w:r w:rsidR="00416CBB" w:rsidRPr="00CB6CCE">
        <w:rPr>
          <w:szCs w:val="24"/>
        </w:rPr>
        <w:t xml:space="preserve"> </w:t>
      </w:r>
      <w:r w:rsidR="00E10BDF" w:rsidRPr="00CB6CCE">
        <w:rPr>
          <w:szCs w:val="24"/>
        </w:rPr>
        <w:t>įgaliotas asmuo</w:t>
      </w:r>
      <w:bookmarkEnd w:id="5"/>
      <w:r w:rsidR="00646A8F" w:rsidRPr="00CB6CCE">
        <w:rPr>
          <w:szCs w:val="24"/>
        </w:rPr>
        <w:t xml:space="preserve">. </w:t>
      </w:r>
      <w:bookmarkStart w:id="6" w:name="_Hlk531161658"/>
      <w:r w:rsidR="008E58BD" w:rsidRPr="00CB6CCE">
        <w:rPr>
          <w:szCs w:val="24"/>
        </w:rPr>
        <w:t>Kapinių priežiūrą vykdantys asmenys skelbiami Savivaldybės internetinėje svetainėje bei kapinių informacinėse lentose.</w:t>
      </w:r>
      <w:bookmarkEnd w:id="6"/>
    </w:p>
    <w:p w:rsidR="00FB72E8" w:rsidRPr="00CB6CCE" w:rsidRDefault="00C07B06" w:rsidP="0011579B">
      <w:pPr>
        <w:jc w:val="both"/>
        <w:rPr>
          <w:szCs w:val="24"/>
          <w:lang w:eastAsia="lt-LT"/>
        </w:rPr>
      </w:pPr>
      <w:r w:rsidRPr="00CB6CCE">
        <w:rPr>
          <w:szCs w:val="24"/>
          <w:lang w:eastAsia="lt-LT"/>
        </w:rPr>
        <w:t xml:space="preserve">   </w:t>
      </w:r>
      <w:r w:rsidR="002159FA" w:rsidRPr="00CB6CCE">
        <w:rPr>
          <w:szCs w:val="24"/>
          <w:lang w:eastAsia="lt-LT"/>
        </w:rPr>
        <w:t xml:space="preserve">   </w:t>
      </w:r>
      <w:r w:rsidR="006466F6" w:rsidRPr="00CB6CCE">
        <w:rPr>
          <w:szCs w:val="24"/>
          <w:lang w:eastAsia="lt-LT"/>
        </w:rPr>
        <w:t>5</w:t>
      </w:r>
      <w:r w:rsidR="00F62304" w:rsidRPr="00CB6CCE">
        <w:rPr>
          <w:szCs w:val="24"/>
          <w:lang w:eastAsia="lt-LT"/>
        </w:rPr>
        <w:t>. Leidimas laidoti išduodamas laidojančiam asmeniui pateikus rašytinį prašymą</w:t>
      </w:r>
      <w:r w:rsidR="0044346B" w:rsidRPr="00CB6CCE">
        <w:rPr>
          <w:szCs w:val="24"/>
          <w:lang w:eastAsia="lt-LT"/>
        </w:rPr>
        <w:t xml:space="preserve"> (2 priedas)</w:t>
      </w:r>
      <w:r w:rsidR="00F27E49" w:rsidRPr="00CB6CCE">
        <w:rPr>
          <w:szCs w:val="24"/>
          <w:lang w:eastAsia="lt-LT"/>
        </w:rPr>
        <w:t>,</w:t>
      </w:r>
      <w:r w:rsidR="00F62304" w:rsidRPr="00CB6CCE">
        <w:rPr>
          <w:szCs w:val="24"/>
          <w:lang w:eastAsia="lt-LT"/>
        </w:rPr>
        <w:t xml:space="preserve"> medicininį mirties liudijimą ar sveikatos apsaugos ministro patvirtintos formos medicinos dokumentų išrašą, </w:t>
      </w:r>
      <w:r w:rsidR="00F27E49" w:rsidRPr="00CB6CCE">
        <w:rPr>
          <w:szCs w:val="24"/>
          <w:lang w:eastAsia="lt-LT"/>
        </w:rPr>
        <w:t>jeigu norima laidoti žmogaus vaisių (vaisius) iki 22-os nėštumo savaitės</w:t>
      </w:r>
      <w:r w:rsidR="00D849C0" w:rsidRPr="00CB6CCE">
        <w:rPr>
          <w:szCs w:val="24"/>
          <w:lang w:eastAsia="lt-LT"/>
        </w:rPr>
        <w:t>.</w:t>
      </w:r>
    </w:p>
    <w:p w:rsidR="0011579B" w:rsidRPr="00CB6CCE" w:rsidRDefault="00FB72E8" w:rsidP="0011579B">
      <w:pPr>
        <w:jc w:val="both"/>
        <w:rPr>
          <w:szCs w:val="24"/>
          <w:lang w:eastAsia="lt-LT"/>
        </w:rPr>
      </w:pPr>
      <w:r w:rsidRPr="00CB6CCE">
        <w:rPr>
          <w:szCs w:val="24"/>
          <w:lang w:eastAsia="lt-LT"/>
        </w:rPr>
        <w:t xml:space="preserve"> </w:t>
      </w:r>
      <w:r w:rsidR="00F27E49" w:rsidRPr="00CB6CCE">
        <w:rPr>
          <w:szCs w:val="24"/>
        </w:rPr>
        <w:t xml:space="preserve"> </w:t>
      </w:r>
      <w:r w:rsidR="00B70CD9" w:rsidRPr="00CB6CCE">
        <w:rPr>
          <w:szCs w:val="24"/>
        </w:rPr>
        <w:t xml:space="preserve"> </w:t>
      </w:r>
      <w:r w:rsidR="00B70CD9" w:rsidRPr="00CB6CCE">
        <w:rPr>
          <w:szCs w:val="24"/>
          <w:lang w:eastAsia="lt-LT"/>
        </w:rPr>
        <w:t xml:space="preserve"> </w:t>
      </w:r>
      <w:r w:rsidRPr="00CB6CCE">
        <w:rPr>
          <w:szCs w:val="24"/>
          <w:lang w:eastAsia="lt-LT"/>
        </w:rPr>
        <w:t xml:space="preserve">  6. </w:t>
      </w:r>
      <w:r w:rsidR="00F62304" w:rsidRPr="00CB6CCE">
        <w:rPr>
          <w:szCs w:val="24"/>
          <w:lang w:eastAsia="lt-LT"/>
        </w:rPr>
        <w:t>Leidimas išbarstyti kremuotus žmogaus palaikus kapinėse esančiame pelenų barstymo lauke (jeigu toks yra) išduodamas, jeigu negauta rašytinių pranešimų, kad tai prieštarauja asmens, kurio kremuotus palaikus norima išbarstyti, išreikštai, jam esant gyvam, valiai.</w:t>
      </w:r>
    </w:p>
    <w:p w:rsidR="00073943" w:rsidRPr="00CB6CCE" w:rsidRDefault="0011579B" w:rsidP="0011579B">
      <w:pPr>
        <w:jc w:val="both"/>
        <w:rPr>
          <w:b/>
          <w:bCs/>
          <w:i/>
          <w:iCs/>
          <w:szCs w:val="24"/>
          <w:lang w:eastAsia="lt-LT"/>
        </w:rPr>
      </w:pPr>
      <w:r w:rsidRPr="00CB6CCE">
        <w:rPr>
          <w:szCs w:val="24"/>
          <w:lang w:eastAsia="lt-LT"/>
        </w:rPr>
        <w:t xml:space="preserve">      </w:t>
      </w:r>
      <w:r w:rsidR="00FB72E8" w:rsidRPr="00CB6CCE">
        <w:rPr>
          <w:szCs w:val="24"/>
          <w:lang w:eastAsia="lt-LT"/>
        </w:rPr>
        <w:t>7</w:t>
      </w:r>
      <w:r w:rsidR="00B06562" w:rsidRPr="00CB6CCE">
        <w:rPr>
          <w:szCs w:val="24"/>
          <w:lang w:eastAsia="lt-LT"/>
        </w:rPr>
        <w:t xml:space="preserve">. </w:t>
      </w:r>
      <w:r w:rsidRPr="00CB6CCE">
        <w:rPr>
          <w:szCs w:val="24"/>
          <w:lang w:eastAsia="lt-LT"/>
        </w:rPr>
        <w:t xml:space="preserve">Leidimai laidoti išduodami </w:t>
      </w:r>
      <w:r w:rsidRPr="00CB6CCE">
        <w:rPr>
          <w:rFonts w:eastAsia="Arial Unicode MS"/>
          <w:szCs w:val="24"/>
          <w:lang w:eastAsia="lt-LT"/>
        </w:rPr>
        <w:t xml:space="preserve">pirmadieniais–ketvirtadieniais nuo 8.00 iki 17.00 val., </w:t>
      </w:r>
      <w:r w:rsidRPr="00CB6CCE">
        <w:rPr>
          <w:szCs w:val="24"/>
          <w:lang w:eastAsia="lt-LT"/>
        </w:rPr>
        <w:t xml:space="preserve"> </w:t>
      </w:r>
      <w:r w:rsidRPr="00CB6CCE">
        <w:rPr>
          <w:rFonts w:eastAsia="Arial Unicode MS"/>
          <w:szCs w:val="24"/>
          <w:lang w:eastAsia="lt-LT"/>
        </w:rPr>
        <w:t>penktadieniais nuo 8.00 iki 15.45 val.</w:t>
      </w:r>
      <w:r w:rsidRPr="00CB6CCE">
        <w:rPr>
          <w:szCs w:val="24"/>
          <w:lang w:eastAsia="lt-LT"/>
        </w:rPr>
        <w:t xml:space="preserve">, </w:t>
      </w:r>
      <w:r w:rsidRPr="00CB6CCE">
        <w:rPr>
          <w:rFonts w:eastAsia="Arial Unicode MS"/>
          <w:szCs w:val="24"/>
          <w:lang w:eastAsia="lt-LT"/>
        </w:rPr>
        <w:t>išskyrus valstybinių švenčių dienas.</w:t>
      </w:r>
      <w:r w:rsidR="00EA602D" w:rsidRPr="00CB6CCE">
        <w:rPr>
          <w:rFonts w:eastAsia="Arial Unicode MS"/>
          <w:szCs w:val="24"/>
          <w:lang w:eastAsia="lt-LT"/>
        </w:rPr>
        <w:t xml:space="preserve"> </w:t>
      </w:r>
      <w:r w:rsidR="00EA602D" w:rsidRPr="00CB6CCE">
        <w:rPr>
          <w:rFonts w:eastAsia="Arial Unicode MS"/>
          <w:b/>
          <w:bCs/>
          <w:szCs w:val="24"/>
          <w:lang w:eastAsia="lt-LT"/>
        </w:rPr>
        <w:t xml:space="preserve"> </w:t>
      </w:r>
      <w:r w:rsidR="00EF1885" w:rsidRPr="00CB6CCE">
        <w:rPr>
          <w:rFonts w:eastAsia="Arial Unicode MS"/>
          <w:bCs/>
          <w:szCs w:val="24"/>
          <w:lang w:eastAsia="lt-LT"/>
        </w:rPr>
        <w:t>Pietų pertrauka nuo 12.00 iki 12.45 val.</w:t>
      </w:r>
    </w:p>
    <w:p w:rsidR="0011579B" w:rsidRPr="00CB6CCE" w:rsidRDefault="0011579B" w:rsidP="0011579B">
      <w:pPr>
        <w:tabs>
          <w:tab w:val="left" w:pos="684"/>
        </w:tabs>
        <w:jc w:val="both"/>
        <w:rPr>
          <w:rFonts w:eastAsia="Arial Unicode MS"/>
          <w:szCs w:val="24"/>
          <w:lang w:eastAsia="lt-LT"/>
        </w:rPr>
      </w:pPr>
    </w:p>
    <w:p w:rsidR="00EF1885" w:rsidRPr="00CB6CCE" w:rsidRDefault="00EF1885" w:rsidP="0011579B">
      <w:pPr>
        <w:tabs>
          <w:tab w:val="left" w:pos="684"/>
        </w:tabs>
        <w:jc w:val="center"/>
        <w:rPr>
          <w:rFonts w:eastAsia="Arial Unicode MS"/>
          <w:b/>
          <w:szCs w:val="24"/>
          <w:lang w:eastAsia="lt-LT"/>
        </w:rPr>
      </w:pPr>
    </w:p>
    <w:p w:rsidR="00073943" w:rsidRPr="00CB6CCE" w:rsidRDefault="0011579B" w:rsidP="0011579B">
      <w:pPr>
        <w:tabs>
          <w:tab w:val="left" w:pos="684"/>
        </w:tabs>
        <w:jc w:val="center"/>
        <w:rPr>
          <w:rFonts w:eastAsia="Arial Unicode MS"/>
          <w:b/>
          <w:szCs w:val="24"/>
          <w:lang w:eastAsia="lt-LT"/>
        </w:rPr>
      </w:pPr>
      <w:r w:rsidRPr="00CB6CCE">
        <w:rPr>
          <w:rFonts w:eastAsia="Arial Unicode MS"/>
          <w:b/>
          <w:szCs w:val="24"/>
          <w:lang w:eastAsia="lt-LT"/>
        </w:rPr>
        <w:t>III</w:t>
      </w:r>
      <w:r w:rsidR="00073943" w:rsidRPr="00CB6CCE">
        <w:rPr>
          <w:rFonts w:eastAsia="Arial Unicode MS"/>
          <w:b/>
          <w:szCs w:val="24"/>
          <w:lang w:eastAsia="lt-LT"/>
        </w:rPr>
        <w:t xml:space="preserve"> SKYRIUS</w:t>
      </w:r>
      <w:r w:rsidRPr="00CB6CCE">
        <w:rPr>
          <w:rFonts w:eastAsia="Arial Unicode MS"/>
          <w:b/>
          <w:szCs w:val="24"/>
          <w:lang w:eastAsia="lt-LT"/>
        </w:rPr>
        <w:t xml:space="preserve"> </w:t>
      </w:r>
    </w:p>
    <w:p w:rsidR="0011579B" w:rsidRPr="00CB6CCE" w:rsidRDefault="0011579B" w:rsidP="0011579B">
      <w:pPr>
        <w:tabs>
          <w:tab w:val="left" w:pos="684"/>
        </w:tabs>
        <w:jc w:val="center"/>
        <w:rPr>
          <w:rFonts w:eastAsia="Arial Unicode MS"/>
          <w:szCs w:val="24"/>
          <w:lang w:eastAsia="lt-LT"/>
        </w:rPr>
      </w:pPr>
      <w:r w:rsidRPr="00CB6CCE">
        <w:rPr>
          <w:rFonts w:eastAsia="Arial Unicode MS"/>
          <w:b/>
          <w:szCs w:val="24"/>
          <w:lang w:eastAsia="lt-LT"/>
        </w:rPr>
        <w:t>KAPAVIEČIŲ SKYRIMAS, ŽMONIŲ PALAIKŲ LAIDOJIMAS</w:t>
      </w:r>
    </w:p>
    <w:p w:rsidR="00FB72E8" w:rsidRPr="00CB6CCE" w:rsidRDefault="00FB72E8" w:rsidP="00FB72E8">
      <w:pPr>
        <w:tabs>
          <w:tab w:val="left" w:pos="684"/>
        </w:tabs>
        <w:jc w:val="both"/>
        <w:rPr>
          <w:rFonts w:eastAsia="Arial Unicode MS"/>
          <w:szCs w:val="24"/>
          <w:lang w:eastAsia="lt-LT"/>
        </w:rPr>
      </w:pPr>
    </w:p>
    <w:p w:rsidR="00FB72E8" w:rsidRPr="00CB6CCE" w:rsidRDefault="00FB72E8" w:rsidP="00EA602D">
      <w:pPr>
        <w:tabs>
          <w:tab w:val="left" w:pos="684"/>
        </w:tabs>
        <w:jc w:val="both"/>
        <w:rPr>
          <w:rFonts w:eastAsia="Arial Unicode MS"/>
          <w:szCs w:val="24"/>
          <w:lang w:eastAsia="lt-LT"/>
        </w:rPr>
      </w:pPr>
      <w:r w:rsidRPr="00CB6CCE">
        <w:rPr>
          <w:rFonts w:eastAsia="Arial Unicode MS"/>
          <w:szCs w:val="24"/>
          <w:lang w:eastAsia="lt-LT"/>
        </w:rPr>
        <w:t xml:space="preserve">   </w:t>
      </w:r>
      <w:r w:rsidR="00EA602D" w:rsidRPr="00CB6CCE">
        <w:rPr>
          <w:rFonts w:eastAsia="Arial Unicode MS"/>
          <w:szCs w:val="24"/>
          <w:lang w:eastAsia="lt-LT"/>
        </w:rPr>
        <w:t xml:space="preserve">     </w:t>
      </w:r>
      <w:r w:rsidRPr="00CB6CCE">
        <w:rPr>
          <w:rFonts w:eastAsia="Arial Unicode MS"/>
          <w:szCs w:val="24"/>
          <w:lang w:eastAsia="lt-LT"/>
        </w:rPr>
        <w:t xml:space="preserve">   </w:t>
      </w:r>
      <w:r w:rsidRPr="00CB6CCE">
        <w:rPr>
          <w:rFonts w:eastAsia="Arial Unicode MS"/>
          <w:bCs/>
          <w:szCs w:val="24"/>
          <w:lang w:eastAsia="lt-LT"/>
        </w:rPr>
        <w:t xml:space="preserve">8. </w:t>
      </w:r>
      <w:r w:rsidRPr="00CB6CCE">
        <w:rPr>
          <w:rFonts w:eastAsia="Arial Unicode MS"/>
          <w:szCs w:val="24"/>
          <w:lang w:eastAsia="lt-LT"/>
        </w:rPr>
        <w:t>Mirusiųjų žmonių palaikai laidojami veikiančiose Anykščių rajono savivaldybės teritorijoje esančiose kapinėse.</w:t>
      </w:r>
    </w:p>
    <w:p w:rsidR="0011579B" w:rsidRPr="00CB6CCE" w:rsidRDefault="00FB72E8" w:rsidP="0011579B">
      <w:pPr>
        <w:ind w:firstLine="684"/>
        <w:jc w:val="both"/>
        <w:rPr>
          <w:szCs w:val="24"/>
          <w:lang w:eastAsia="lt-LT"/>
        </w:rPr>
      </w:pPr>
      <w:r w:rsidRPr="00CB6CCE">
        <w:rPr>
          <w:rFonts w:eastAsia="Arial Unicode MS"/>
          <w:bCs/>
          <w:szCs w:val="24"/>
          <w:lang w:eastAsia="lt-LT"/>
        </w:rPr>
        <w:t xml:space="preserve">9. </w:t>
      </w:r>
      <w:r w:rsidR="0011579B" w:rsidRPr="00CB6CCE">
        <w:rPr>
          <w:rFonts w:eastAsia="Arial Unicode MS"/>
          <w:bCs/>
          <w:szCs w:val="24"/>
          <w:lang w:eastAsia="lt-LT"/>
        </w:rPr>
        <w:t xml:space="preserve">Kapinėse </w:t>
      </w:r>
      <w:r w:rsidR="0011579B" w:rsidRPr="00CB6CCE">
        <w:rPr>
          <w:rFonts w:eastAsia="Arial Unicode MS"/>
          <w:szCs w:val="24"/>
          <w:lang w:eastAsia="lt-LT"/>
        </w:rPr>
        <w:t xml:space="preserve">laidoti </w:t>
      </w:r>
      <w:r w:rsidR="0011579B" w:rsidRPr="00CB6CCE">
        <w:rPr>
          <w:bCs/>
          <w:szCs w:val="24"/>
          <w:lang w:eastAsia="lt-LT"/>
        </w:rPr>
        <w:t>mirusiuosius leidžiama kiekvieną dieną nuo 8.00 iki 17.00 val.</w:t>
      </w:r>
      <w:r w:rsidR="0011579B" w:rsidRPr="00CB6CCE">
        <w:rPr>
          <w:rFonts w:eastAsia="Arial Unicode MS"/>
          <w:b/>
          <w:bCs/>
          <w:szCs w:val="24"/>
          <w:lang w:eastAsia="lt-LT"/>
        </w:rPr>
        <w:t xml:space="preserve"> </w:t>
      </w:r>
      <w:r w:rsidR="0011579B" w:rsidRPr="00CB6CCE">
        <w:rPr>
          <w:szCs w:val="24"/>
          <w:lang w:eastAsia="lt-LT"/>
        </w:rPr>
        <w:t xml:space="preserve">Pirmąją Šv. Kalėdų ir pirmąją Šv. Velykų dieną, Visų Šventųjų ir Vėlinių dienomis bei valstybinių švenčių dienomis nelaidojama. </w:t>
      </w:r>
    </w:p>
    <w:p w:rsidR="00DD6B7A" w:rsidRPr="00CB6CCE" w:rsidRDefault="00FB72E8" w:rsidP="00DD6B7A">
      <w:pPr>
        <w:tabs>
          <w:tab w:val="left" w:pos="684"/>
        </w:tabs>
        <w:jc w:val="both"/>
        <w:rPr>
          <w:bCs/>
          <w:szCs w:val="24"/>
          <w:lang w:eastAsia="lt-LT"/>
        </w:rPr>
      </w:pPr>
      <w:r w:rsidRPr="00CB6CCE">
        <w:rPr>
          <w:szCs w:val="24"/>
          <w:lang w:eastAsia="lt-LT"/>
        </w:rPr>
        <w:t xml:space="preserve">           10</w:t>
      </w:r>
      <w:r w:rsidR="00DD6B7A" w:rsidRPr="00CB6CCE">
        <w:rPr>
          <w:szCs w:val="24"/>
          <w:lang w:eastAsia="lt-LT"/>
        </w:rPr>
        <w:t xml:space="preserve">. </w:t>
      </w:r>
      <w:r w:rsidR="00DD6B7A" w:rsidRPr="00CB6CCE">
        <w:rPr>
          <w:bCs/>
          <w:szCs w:val="24"/>
          <w:lang w:eastAsia="lt-LT"/>
        </w:rPr>
        <w:t>Laidoti žmogaus palaikus galima ne anksčiau kaip po 24 valandų nuo to momento, kai buvo konstatuota mirtis, jeigu tokiu būdu neignoruojami mirusiojo ar artimųjų religiniai įsitikinimai. Neatpažintus žmogaus palaikus galima laidoti tik gavus raštišką prokuroro leidimą.</w:t>
      </w:r>
    </w:p>
    <w:p w:rsidR="0011579B" w:rsidRPr="00CB6CCE" w:rsidRDefault="00E10649" w:rsidP="00DD6B7A">
      <w:pPr>
        <w:jc w:val="both"/>
        <w:rPr>
          <w:rFonts w:eastAsia="Arial Unicode MS"/>
          <w:szCs w:val="24"/>
          <w:lang w:eastAsia="lt-LT"/>
        </w:rPr>
      </w:pPr>
      <w:r w:rsidRPr="00CB6CCE">
        <w:rPr>
          <w:szCs w:val="24"/>
          <w:lang w:eastAsia="lt-LT"/>
        </w:rPr>
        <w:t xml:space="preserve">           11</w:t>
      </w:r>
      <w:r w:rsidR="00DD6B7A" w:rsidRPr="00CB6CCE">
        <w:rPr>
          <w:szCs w:val="24"/>
          <w:lang w:eastAsia="lt-LT"/>
        </w:rPr>
        <w:t xml:space="preserve">. </w:t>
      </w:r>
      <w:r w:rsidR="0011579B" w:rsidRPr="00CB6CCE">
        <w:rPr>
          <w:rFonts w:eastAsia="Arial Unicode MS"/>
          <w:szCs w:val="24"/>
          <w:lang w:eastAsia="lt-LT"/>
        </w:rPr>
        <w:t xml:space="preserve">Žmogaus palaikams, įskaitant balzamuotus ir kremuotus, laidoti, atsižvelgiant į laidojančio asmens prašymą, skiriama neatlygintinai kapavietė arba niša savivaldybės lėšomis įrengtame </w:t>
      </w:r>
      <w:proofErr w:type="spellStart"/>
      <w:r w:rsidR="0011579B" w:rsidRPr="00CB6CCE">
        <w:rPr>
          <w:rFonts w:eastAsia="Arial Unicode MS"/>
          <w:szCs w:val="24"/>
          <w:lang w:eastAsia="lt-LT"/>
        </w:rPr>
        <w:t>kolumbariume</w:t>
      </w:r>
      <w:proofErr w:type="spellEnd"/>
      <w:r w:rsidR="0011579B" w:rsidRPr="00CB6CCE">
        <w:rPr>
          <w:rFonts w:eastAsia="Arial Unicode MS"/>
          <w:szCs w:val="24"/>
          <w:lang w:eastAsia="lt-LT"/>
        </w:rPr>
        <w:t xml:space="preserve"> (jeigu jis yra), arba kremuotus žmogaus palaikus leidžiama išbarstyti kapinėse esančiame pelenų barstymo lauke</w:t>
      </w:r>
      <w:r w:rsidR="001E021A">
        <w:rPr>
          <w:rFonts w:eastAsia="Arial Unicode MS"/>
          <w:szCs w:val="24"/>
          <w:lang w:eastAsia="lt-LT"/>
        </w:rPr>
        <w:t xml:space="preserve"> (jeigu toks yra)</w:t>
      </w:r>
      <w:r w:rsidR="0011579B" w:rsidRPr="00CB6CCE">
        <w:rPr>
          <w:rFonts w:eastAsia="Arial Unicode MS"/>
          <w:szCs w:val="24"/>
          <w:lang w:eastAsia="lt-LT"/>
        </w:rPr>
        <w:t>. Skiriamos kapavietės dydis vienam kapui – 3,75 kv. metro (1,5x2,5), keliems kapams (šeimos kapavietė) – 7 kv. metrai (2,8x2,5), tik kremuotiems žmogaus palaikams laidoti – 1,32 kv. metro (1,10x1,20) arba pagal kapinių planą – kitokio dydžio.</w:t>
      </w:r>
      <w:r w:rsidR="0011579B" w:rsidRPr="00CB6CCE">
        <w:t xml:space="preserve"> </w:t>
      </w:r>
      <w:r w:rsidR="0011579B" w:rsidRPr="00CB6CCE">
        <w:rPr>
          <w:rFonts w:eastAsia="Arial Unicode MS"/>
          <w:szCs w:val="24"/>
          <w:lang w:eastAsia="lt-LT"/>
        </w:rPr>
        <w:t xml:space="preserve">Minimalus galimas praėjimas tarp kapaviečių kapinėse: šoninis – 0,4 m, galinis – 0,5 m. </w:t>
      </w:r>
    </w:p>
    <w:p w:rsidR="0011579B" w:rsidRPr="00CB6CCE" w:rsidRDefault="00E10649" w:rsidP="0011579B">
      <w:pPr>
        <w:ind w:firstLine="709"/>
        <w:jc w:val="both"/>
        <w:rPr>
          <w:rFonts w:eastAsia="Arial Unicode MS"/>
          <w:szCs w:val="24"/>
          <w:lang w:eastAsia="lt-LT"/>
        </w:rPr>
      </w:pPr>
      <w:r w:rsidRPr="00CB6CCE">
        <w:rPr>
          <w:rFonts w:eastAsia="Arial Unicode MS"/>
          <w:szCs w:val="24"/>
          <w:lang w:eastAsia="lt-LT"/>
        </w:rPr>
        <w:t>12</w:t>
      </w:r>
      <w:r w:rsidR="0011579B" w:rsidRPr="00CB6CCE">
        <w:rPr>
          <w:rFonts w:eastAsia="Arial Unicode MS"/>
          <w:szCs w:val="24"/>
          <w:lang w:eastAsia="lt-LT"/>
        </w:rPr>
        <w:t xml:space="preserve">. Veikiančiose kapinėse naujos kapavietės skiriamos eilės tvarka, atsižvelgiant į religinių bendruomenių laidojimo tradicijas. Kapo duobės, kurioje laidojami žmogaus palaikai, gylis turi būti ne mažesnis kaip </w:t>
      </w:r>
      <w:smartTag w:uri="urn:schemas-microsoft-com:office:smarttags" w:element="metricconverter">
        <w:smartTagPr>
          <w:attr w:name="ProductID" w:val="2 metrai"/>
        </w:smartTagPr>
        <w:r w:rsidR="0011579B" w:rsidRPr="00CB6CCE">
          <w:rPr>
            <w:rFonts w:eastAsia="Arial Unicode MS"/>
            <w:szCs w:val="24"/>
            <w:lang w:eastAsia="lt-LT"/>
          </w:rPr>
          <w:t>2 metrai</w:t>
        </w:r>
      </w:smartTag>
      <w:r w:rsidR="0011579B" w:rsidRPr="00CB6CCE">
        <w:rPr>
          <w:rFonts w:eastAsia="Arial Unicode MS"/>
          <w:szCs w:val="24"/>
          <w:lang w:eastAsia="lt-LT"/>
        </w:rPr>
        <w:t xml:space="preserve">; kapo duobės, kurioje laidojami kremuoti žmogaus palaikai su urna arba kapsule, arba išberiant juos į kapo duobę, – ne mažesnis kaip </w:t>
      </w:r>
      <w:smartTag w:uri="urn:schemas-microsoft-com:office:smarttags" w:element="metricconverter">
        <w:smartTagPr>
          <w:attr w:name="ProductID" w:val="1 metras"/>
        </w:smartTagPr>
        <w:r w:rsidR="0011579B" w:rsidRPr="00CB6CCE">
          <w:rPr>
            <w:rFonts w:eastAsia="Arial Unicode MS"/>
            <w:szCs w:val="24"/>
            <w:lang w:eastAsia="lt-LT"/>
          </w:rPr>
          <w:t>1 metras</w:t>
        </w:r>
      </w:smartTag>
      <w:r w:rsidR="0011579B" w:rsidRPr="00CB6CCE">
        <w:rPr>
          <w:rFonts w:eastAsia="Arial Unicode MS"/>
          <w:szCs w:val="24"/>
          <w:lang w:eastAsia="lt-LT"/>
        </w:rPr>
        <w:t>.</w:t>
      </w:r>
      <w:r w:rsidR="0011579B" w:rsidRPr="00CB6CCE">
        <w:t xml:space="preserve"> </w:t>
      </w:r>
      <w:r w:rsidR="0011579B" w:rsidRPr="00CB6CCE">
        <w:rPr>
          <w:rFonts w:eastAsia="Arial Unicode MS"/>
          <w:szCs w:val="24"/>
          <w:lang w:eastAsia="lt-LT"/>
        </w:rPr>
        <w:t>Pakartotinai laidoti žmogaus palaikus kape, kuriame jau yra palaidoti žmogaus palaikai, galima ne anksčiau kaip pasibaigus kapo ramybės laikotarpiui. Pakartotinai laidoti žmogaus palaikų kape, kuriame jau yra palaidoti kremuoti žmogaus palaikai, negalima.</w:t>
      </w:r>
    </w:p>
    <w:p w:rsidR="00042088" w:rsidRPr="00CB6CCE" w:rsidRDefault="00E10649" w:rsidP="0011579B">
      <w:pPr>
        <w:ind w:firstLine="709"/>
        <w:jc w:val="both"/>
        <w:rPr>
          <w:rFonts w:eastAsia="Arial Unicode MS"/>
          <w:szCs w:val="24"/>
          <w:lang w:eastAsia="lt-LT"/>
        </w:rPr>
      </w:pPr>
      <w:r w:rsidRPr="00CB6CCE">
        <w:rPr>
          <w:rFonts w:eastAsia="Arial Unicode MS"/>
          <w:szCs w:val="24"/>
          <w:lang w:eastAsia="lt-LT"/>
        </w:rPr>
        <w:t>13</w:t>
      </w:r>
      <w:r w:rsidR="0011579B" w:rsidRPr="00CB6CCE">
        <w:rPr>
          <w:rFonts w:eastAsia="Arial Unicode MS"/>
          <w:szCs w:val="24"/>
          <w:lang w:eastAsia="lt-LT"/>
        </w:rPr>
        <w:t xml:space="preserve">. Palaidojus kape ar </w:t>
      </w:r>
      <w:proofErr w:type="spellStart"/>
      <w:r w:rsidR="0011579B" w:rsidRPr="00CB6CCE">
        <w:rPr>
          <w:rFonts w:eastAsia="Arial Unicode MS"/>
          <w:szCs w:val="24"/>
          <w:lang w:eastAsia="lt-LT"/>
        </w:rPr>
        <w:t>kolumbariume</w:t>
      </w:r>
      <w:proofErr w:type="spellEnd"/>
      <w:r w:rsidR="0011579B" w:rsidRPr="00CB6CCE">
        <w:rPr>
          <w:rFonts w:eastAsia="Arial Unicode MS"/>
          <w:szCs w:val="24"/>
          <w:lang w:eastAsia="lt-LT"/>
        </w:rPr>
        <w:t xml:space="preserve"> įrengiamas kapo ar </w:t>
      </w:r>
      <w:proofErr w:type="spellStart"/>
      <w:r w:rsidR="0011579B" w:rsidRPr="00CB6CCE">
        <w:rPr>
          <w:rFonts w:eastAsia="Arial Unicode MS"/>
          <w:szCs w:val="24"/>
          <w:lang w:eastAsia="lt-LT"/>
        </w:rPr>
        <w:t>kolumbariumo</w:t>
      </w:r>
      <w:proofErr w:type="spellEnd"/>
      <w:r w:rsidR="0011579B" w:rsidRPr="00CB6CCE">
        <w:rPr>
          <w:rFonts w:eastAsia="Arial Unicode MS"/>
          <w:szCs w:val="24"/>
          <w:lang w:eastAsia="lt-LT"/>
        </w:rPr>
        <w:t xml:space="preserve"> nišos vietą žymintis laikinas ženklas, kuriame nurodomas mirusiojo vardas, pavardė, gimimo ir mirties datos. Dėl </w:t>
      </w:r>
      <w:proofErr w:type="spellStart"/>
      <w:r w:rsidR="0011579B" w:rsidRPr="00CB6CCE">
        <w:rPr>
          <w:rFonts w:eastAsia="Arial Unicode MS"/>
          <w:szCs w:val="24"/>
          <w:lang w:eastAsia="lt-LT"/>
        </w:rPr>
        <w:t>kolumbariumo</w:t>
      </w:r>
      <w:proofErr w:type="spellEnd"/>
      <w:r w:rsidR="0011579B" w:rsidRPr="00CB6CCE">
        <w:rPr>
          <w:rFonts w:eastAsia="Arial Unicode MS"/>
          <w:szCs w:val="24"/>
          <w:lang w:eastAsia="lt-LT"/>
        </w:rPr>
        <w:t xml:space="preserve"> laikino ženklo laidojantis asmuo kreipiasi į </w:t>
      </w:r>
      <w:r w:rsidR="0011579B" w:rsidRPr="00CB6CCE">
        <w:rPr>
          <w:szCs w:val="24"/>
          <w:lang w:eastAsia="lt-LT"/>
        </w:rPr>
        <w:t>kapinių prižiūrėtoją. Per vienerius metus įrengiamas ilgalaikis kapo vietą žymintis ženklas, leidžiantis identifikuoti kapavietę, kuriame nurodomas mirusiojo vardas, pavardė, gimimo ir mirties datos.</w:t>
      </w:r>
      <w:r w:rsidR="0011579B" w:rsidRPr="00CB6CCE">
        <w:rPr>
          <w:rFonts w:eastAsia="Arial Unicode MS"/>
          <w:szCs w:val="24"/>
          <w:lang w:eastAsia="lt-LT"/>
        </w:rPr>
        <w:t xml:space="preserve"> </w:t>
      </w:r>
    </w:p>
    <w:p w:rsidR="0011579B" w:rsidRPr="00CB6CCE" w:rsidRDefault="00E10649" w:rsidP="0011579B">
      <w:pPr>
        <w:ind w:firstLine="709"/>
        <w:jc w:val="both"/>
        <w:rPr>
          <w:rFonts w:eastAsia="Arial Unicode MS"/>
          <w:szCs w:val="24"/>
          <w:lang w:eastAsia="lt-LT"/>
        </w:rPr>
      </w:pPr>
      <w:r w:rsidRPr="00CB6CCE">
        <w:rPr>
          <w:rFonts w:eastAsia="Arial Unicode MS"/>
          <w:szCs w:val="24"/>
          <w:lang w:eastAsia="lt-LT"/>
        </w:rPr>
        <w:t>14</w:t>
      </w:r>
      <w:r w:rsidR="0011579B" w:rsidRPr="00CB6CCE">
        <w:rPr>
          <w:rFonts w:eastAsia="Arial Unicode MS"/>
          <w:szCs w:val="24"/>
          <w:lang w:eastAsia="lt-LT"/>
        </w:rPr>
        <w:t>.  Šeimos kape laidoti leidžiama tik esant rašytiniam atsakingo už kapavietės priežiūrą asmens sutikimui. Miręs už kapavietės priežiūrą atsakingas asmuo gali būti palaidotas toje kapavietėje, laikantis nustatytų reikalavimų.</w:t>
      </w:r>
    </w:p>
    <w:p w:rsidR="0011579B" w:rsidRPr="00CB6CCE" w:rsidRDefault="00E10649" w:rsidP="0011579B">
      <w:pPr>
        <w:tabs>
          <w:tab w:val="left" w:pos="0"/>
          <w:tab w:val="left" w:pos="851"/>
        </w:tabs>
        <w:ind w:firstLine="720"/>
        <w:jc w:val="both"/>
        <w:rPr>
          <w:szCs w:val="24"/>
          <w:lang w:eastAsia="lt-LT"/>
        </w:rPr>
      </w:pPr>
      <w:r w:rsidRPr="00CB6CCE">
        <w:rPr>
          <w:rFonts w:eastAsia="Arial Unicode MS"/>
          <w:szCs w:val="24"/>
          <w:lang w:eastAsia="lt-LT"/>
        </w:rPr>
        <w:t>15</w:t>
      </w:r>
      <w:r w:rsidR="0011579B" w:rsidRPr="00CB6CCE">
        <w:rPr>
          <w:rFonts w:eastAsia="Arial Unicode MS"/>
          <w:szCs w:val="24"/>
          <w:lang w:eastAsia="lt-LT"/>
        </w:rPr>
        <w:t xml:space="preserve">. </w:t>
      </w:r>
      <w:r w:rsidR="0011579B" w:rsidRPr="00CB6CCE">
        <w:rPr>
          <w:szCs w:val="24"/>
          <w:lang w:eastAsia="lt-LT"/>
        </w:rPr>
        <w:t>Naujas kapas esamoje kapavietėje formuojamas tik tuo atveju, jeigu kapavietė turi aiškias (pažymėtas) ribas. Formuojant naują kapą esamoje kapavietėje arba laidojant kape pakartotinai, kapavietės ribas leidžiama pakeisti tik tuo atveju, jeigu toks pakeitimas būtinas laidojimui, galimas pagal kapinių planą ir tik tiek, kiek būtina laidojimui. Sprendimą leisti / neleisti pakeisti kapavietės ribas priima leidimą laidoti išduodantis asmuo šio leidimo išdavimo metu.</w:t>
      </w:r>
      <w:r w:rsidR="0011579B" w:rsidRPr="00CB6CCE">
        <w:t xml:space="preserve"> </w:t>
      </w:r>
      <w:r w:rsidR="0011579B" w:rsidRPr="00CB6CCE">
        <w:rPr>
          <w:szCs w:val="24"/>
          <w:lang w:eastAsia="lt-LT"/>
        </w:rPr>
        <w:t>Įrašytų į Kultūros vertybių registrą kapaviečių ribos nustatomos ir keičiamos Lietuvos Respublikos nekilnojamojo kultūros paveldo apsaugos įstatymo nustatyta tvarka.</w:t>
      </w:r>
    </w:p>
    <w:p w:rsidR="00E10649" w:rsidRPr="00CB6CCE" w:rsidRDefault="00E10649" w:rsidP="00E10649">
      <w:pPr>
        <w:tabs>
          <w:tab w:val="left" w:pos="142"/>
        </w:tabs>
        <w:ind w:firstLine="720"/>
        <w:jc w:val="both"/>
        <w:rPr>
          <w:rFonts w:eastAsia="Arial Unicode MS"/>
          <w:szCs w:val="24"/>
          <w:lang w:eastAsia="lt-LT"/>
        </w:rPr>
      </w:pPr>
      <w:r w:rsidRPr="00CB6CCE">
        <w:rPr>
          <w:rFonts w:eastAsia="Arial Unicode MS"/>
          <w:szCs w:val="24"/>
          <w:lang w:eastAsia="lt-LT"/>
        </w:rPr>
        <w:t>16</w:t>
      </w:r>
      <w:r w:rsidR="0011579B" w:rsidRPr="00CB6CCE">
        <w:rPr>
          <w:rFonts w:eastAsia="Arial Unicode MS"/>
          <w:szCs w:val="24"/>
          <w:lang w:eastAsia="lt-LT"/>
        </w:rPr>
        <w:t xml:space="preserve">.  </w:t>
      </w:r>
      <w:r w:rsidR="0011579B" w:rsidRPr="00CB6CCE">
        <w:rPr>
          <w:szCs w:val="24"/>
          <w:lang w:eastAsia="lt-LT"/>
        </w:rPr>
        <w:t>Palaidotus žmogaus palaikus galima ekshumuoti nesibaigus kapo ramybės laikotarpiui, kai yra palaidoto žmogaus artimųjų giminaičių prašymas ir Sveikatos apsaugos ministerijos nustatyta tvarka gautas Nacionalinio visuomenės sveikatos centro leidimas arba prokuroro nurodymu.</w:t>
      </w:r>
      <w:r w:rsidR="0011579B" w:rsidRPr="00CB6CCE">
        <w:rPr>
          <w:rFonts w:eastAsia="Arial Unicode MS"/>
          <w:szCs w:val="24"/>
          <w:lang w:eastAsia="lt-LT"/>
        </w:rPr>
        <w:t xml:space="preserve"> Atkasant kapą, turi dalyvauti kapinių prižiūrėtojas. Perlaidojant žmonių palaikus į kitą kapavietę ar kapines ir kapavietėje nesant kitų palaidotų žmonių palaikų, artimieji privalo palikti tvarkingą kapavietę – išvežti kapavietės statinius, želdinius ir pan. Jei po ekshumavimo žmogaus palaikai bus laidojami kitur (perlaidojami), būtinas už kapavietės ar </w:t>
      </w:r>
      <w:proofErr w:type="spellStart"/>
      <w:r w:rsidR="0011579B" w:rsidRPr="00CB6CCE">
        <w:rPr>
          <w:rFonts w:eastAsia="Arial Unicode MS"/>
          <w:szCs w:val="24"/>
          <w:lang w:eastAsia="lt-LT"/>
        </w:rPr>
        <w:t>kolumbariumo</w:t>
      </w:r>
      <w:proofErr w:type="spellEnd"/>
      <w:r w:rsidR="0011579B" w:rsidRPr="00CB6CCE">
        <w:rPr>
          <w:rFonts w:eastAsia="Arial Unicode MS"/>
          <w:szCs w:val="24"/>
          <w:lang w:eastAsia="lt-LT"/>
        </w:rPr>
        <w:t xml:space="preserve"> nišos priežiūrą atsakingo asmens rašytinis sutikimas.</w:t>
      </w:r>
    </w:p>
    <w:p w:rsidR="00EA602D" w:rsidRPr="00CB6CCE" w:rsidRDefault="00EA602D" w:rsidP="00E10649">
      <w:pPr>
        <w:tabs>
          <w:tab w:val="left" w:pos="142"/>
        </w:tabs>
        <w:ind w:firstLine="720"/>
        <w:jc w:val="both"/>
        <w:rPr>
          <w:rFonts w:eastAsia="Arial Unicode MS"/>
          <w:szCs w:val="24"/>
          <w:lang w:eastAsia="lt-LT"/>
        </w:rPr>
      </w:pPr>
    </w:p>
    <w:p w:rsidR="00166418" w:rsidRPr="00CB6CCE" w:rsidRDefault="00166418" w:rsidP="001D70B6">
      <w:pPr>
        <w:ind w:firstLine="741"/>
        <w:jc w:val="center"/>
        <w:rPr>
          <w:rFonts w:eastAsia="Arial Unicode MS"/>
          <w:b/>
          <w:szCs w:val="24"/>
          <w:lang w:eastAsia="lt-LT"/>
        </w:rPr>
      </w:pPr>
    </w:p>
    <w:p w:rsidR="00073943" w:rsidRPr="00CB6CCE" w:rsidRDefault="001D70B6" w:rsidP="001D70B6">
      <w:pPr>
        <w:ind w:firstLine="741"/>
        <w:jc w:val="center"/>
        <w:rPr>
          <w:rFonts w:eastAsia="Arial Unicode MS"/>
          <w:b/>
          <w:szCs w:val="24"/>
          <w:lang w:eastAsia="lt-LT"/>
        </w:rPr>
      </w:pPr>
      <w:r w:rsidRPr="00CB6CCE">
        <w:rPr>
          <w:rFonts w:eastAsia="Arial Unicode MS"/>
          <w:b/>
          <w:szCs w:val="24"/>
          <w:lang w:eastAsia="lt-LT"/>
        </w:rPr>
        <w:t>IV</w:t>
      </w:r>
      <w:r w:rsidR="00073943" w:rsidRPr="00CB6CCE">
        <w:rPr>
          <w:rFonts w:eastAsia="Arial Unicode MS"/>
          <w:b/>
          <w:szCs w:val="24"/>
          <w:lang w:eastAsia="lt-LT"/>
        </w:rPr>
        <w:t xml:space="preserve"> SKYRIUS</w:t>
      </w:r>
    </w:p>
    <w:p w:rsidR="001D70B6" w:rsidRPr="00CB6CCE" w:rsidRDefault="001D70B6" w:rsidP="001D70B6">
      <w:pPr>
        <w:ind w:firstLine="741"/>
        <w:jc w:val="center"/>
        <w:rPr>
          <w:rFonts w:eastAsia="Arial Unicode MS"/>
          <w:szCs w:val="24"/>
          <w:lang w:eastAsia="lt-LT"/>
        </w:rPr>
      </w:pPr>
      <w:r w:rsidRPr="00CB6CCE">
        <w:rPr>
          <w:rFonts w:eastAsia="Arial Unicode MS"/>
          <w:b/>
          <w:szCs w:val="24"/>
          <w:lang w:eastAsia="lt-LT"/>
        </w:rPr>
        <w:t xml:space="preserve"> KAPINIŲ LANKYMAS. KAPAVIEČIŲ PRIEŽIŪRA</w:t>
      </w:r>
    </w:p>
    <w:p w:rsidR="001D70B6" w:rsidRPr="00CB6CCE" w:rsidRDefault="001D70B6" w:rsidP="001D70B6">
      <w:pPr>
        <w:jc w:val="both"/>
        <w:rPr>
          <w:szCs w:val="24"/>
          <w:lang w:eastAsia="lt-LT"/>
        </w:rPr>
      </w:pPr>
    </w:p>
    <w:p w:rsidR="001D70B6" w:rsidRPr="00CB6CCE" w:rsidRDefault="00E10649" w:rsidP="001D70B6">
      <w:pPr>
        <w:tabs>
          <w:tab w:val="left" w:pos="142"/>
        </w:tabs>
        <w:ind w:firstLine="720"/>
        <w:jc w:val="both"/>
        <w:rPr>
          <w:szCs w:val="24"/>
          <w:lang w:eastAsia="lt-LT"/>
        </w:rPr>
      </w:pPr>
      <w:r w:rsidRPr="00CB6CCE">
        <w:rPr>
          <w:rFonts w:eastAsia="Arial Unicode MS"/>
          <w:szCs w:val="24"/>
          <w:lang w:eastAsia="lt-LT"/>
        </w:rPr>
        <w:t>17</w:t>
      </w:r>
      <w:r w:rsidR="001D70B6" w:rsidRPr="00CB6CCE">
        <w:rPr>
          <w:rFonts w:eastAsia="Arial Unicode MS"/>
          <w:szCs w:val="24"/>
          <w:lang w:eastAsia="lt-LT"/>
        </w:rPr>
        <w:t xml:space="preserve">. </w:t>
      </w:r>
      <w:r w:rsidR="001D70B6" w:rsidRPr="00CB6CCE">
        <w:rPr>
          <w:szCs w:val="24"/>
          <w:lang w:eastAsia="lt-LT"/>
        </w:rPr>
        <w:t xml:space="preserve">Prie įėjimo į kapines įrengiamas informacinis stendas ar informacinė lenta, kurioje užrašomas kapinių pavadinimas ir statusas, kapinių prižiūrėtojo duomenys (juridinio asmens, pavadinimas, buveinė, darbuotojų, į kuriuos galima kreiptis informacijos, vardai, pavardės, telefonų numeriai, darbo laikas; fizinio asmens vardas, pavardė, telefono numeris, darbo laikas), laikas, kada kapinėse galima laidoti ir jas lankyti, kapinių, </w:t>
      </w:r>
      <w:proofErr w:type="spellStart"/>
      <w:r w:rsidR="001D70B6" w:rsidRPr="00CB6CCE">
        <w:rPr>
          <w:rFonts w:eastAsia="Arial Unicode MS"/>
          <w:szCs w:val="24"/>
          <w:lang w:eastAsia="lt-LT"/>
        </w:rPr>
        <w:t>kolumbariumo</w:t>
      </w:r>
      <w:proofErr w:type="spellEnd"/>
      <w:r w:rsidR="001D70B6" w:rsidRPr="00CB6CCE">
        <w:rPr>
          <w:rFonts w:eastAsia="Arial Unicode MS"/>
          <w:szCs w:val="24"/>
          <w:lang w:eastAsia="lt-LT"/>
        </w:rPr>
        <w:t xml:space="preserve"> schemos</w:t>
      </w:r>
      <w:r w:rsidR="001D70B6" w:rsidRPr="00CB6CCE">
        <w:rPr>
          <w:szCs w:val="24"/>
          <w:lang w:eastAsia="lt-LT"/>
        </w:rPr>
        <w:t xml:space="preserve"> ir kita informacija. Jeigu kapinėse yra į Kultūros vertybių registrą įrašytų kultūros paveldo objektų, šie objektai nurodomi informacinėje lentoje, kapinių schemoje pažymimos jų buvimo vietos. </w:t>
      </w:r>
    </w:p>
    <w:p w:rsidR="0039674F" w:rsidRPr="00CB6CCE" w:rsidRDefault="00E10649" w:rsidP="001D70B6">
      <w:pPr>
        <w:tabs>
          <w:tab w:val="left" w:pos="142"/>
        </w:tabs>
        <w:ind w:firstLine="720"/>
        <w:jc w:val="both"/>
        <w:rPr>
          <w:szCs w:val="24"/>
          <w:lang w:eastAsia="lt-LT"/>
        </w:rPr>
      </w:pPr>
      <w:r w:rsidRPr="00CB6CCE">
        <w:rPr>
          <w:szCs w:val="24"/>
          <w:lang w:eastAsia="lt-LT"/>
        </w:rPr>
        <w:t>18</w:t>
      </w:r>
      <w:r w:rsidR="0039674F" w:rsidRPr="00CB6CCE">
        <w:rPr>
          <w:szCs w:val="24"/>
          <w:lang w:eastAsia="lt-LT"/>
        </w:rPr>
        <w:t xml:space="preserve">. </w:t>
      </w:r>
      <w:r w:rsidR="0039674F" w:rsidRPr="00CB6CCE">
        <w:t>Kapinės lankomos visais metų laikais šviesiu paros metu. Lapkričio 1 d. (Visų Šventųjų dieną) ir lapkričio 2 d. (Vėlinių dieną) lankymo laikas neribojamas.</w:t>
      </w:r>
    </w:p>
    <w:p w:rsidR="001D70B6" w:rsidRPr="00CB6CCE" w:rsidRDefault="00D819C2" w:rsidP="001D70B6">
      <w:pPr>
        <w:ind w:firstLine="709"/>
        <w:rPr>
          <w:rFonts w:eastAsia="Arial Unicode MS"/>
          <w:szCs w:val="24"/>
          <w:lang w:eastAsia="lt-LT"/>
        </w:rPr>
      </w:pPr>
      <w:r w:rsidRPr="00CB6CCE">
        <w:rPr>
          <w:rFonts w:eastAsia="Arial Unicode MS"/>
          <w:szCs w:val="24"/>
          <w:lang w:eastAsia="lt-LT"/>
        </w:rPr>
        <w:t>1</w:t>
      </w:r>
      <w:r w:rsidR="00E10649" w:rsidRPr="00CB6CCE">
        <w:rPr>
          <w:rFonts w:eastAsia="Arial Unicode MS"/>
          <w:szCs w:val="24"/>
          <w:lang w:eastAsia="lt-LT"/>
        </w:rPr>
        <w:t>9</w:t>
      </w:r>
      <w:r w:rsidR="001D70B6" w:rsidRPr="00CB6CCE">
        <w:rPr>
          <w:rFonts w:eastAsia="Arial Unicode MS"/>
          <w:szCs w:val="24"/>
          <w:lang w:eastAsia="lt-LT"/>
        </w:rPr>
        <w:t>. Kapinių teritorijoje draudžiama:</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.1. laidoti, perlaidoti neturint kapinių prižiūrėtojo leidimo;</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.2. savavališkai vykdyti kapo atkasimo darbus;</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.3. važinėti transportu, išskyrus specialiųjų tarnybų atliekančių kapinių priežiūros darbus darbuotojams, neįgaliesiems, laidojimo paslaugas teikiantiems asmenims, fiziniams ir juridiniams asmenims, vykdantiems kapaviečių statinių statybos darbus, kai šiems atlikti reikalingas medžiagas ar įrankius sudėtinga gabenti iki kapavietės be transporto.</w:t>
      </w:r>
      <w:r w:rsidRPr="00CB6CCE">
        <w:rPr>
          <w:szCs w:val="24"/>
          <w:lang w:eastAsia="lt-LT"/>
        </w:rPr>
        <w:t xml:space="preserve"> </w:t>
      </w:r>
      <w:r w:rsidR="001D70B6" w:rsidRPr="00CB6CCE">
        <w:rPr>
          <w:szCs w:val="24"/>
          <w:lang w:eastAsia="lt-LT"/>
        </w:rPr>
        <w:t>(kapinių prižiūrėtojui leidus);</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 xml:space="preserve">.4. be kapinių prižiūrėtojo žinios statyti naujus, išvežti, remontuoti kapų statinius; </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.5. vykdyti prekybą tam neskirtose vietose;</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.6. būti kapinėse ne lankymo metu, leisti muziką ar kitaip triukšmauti, šiukšlinti, laužyti medžius ir krūmus, skinti ar imti gėles, gadinti kapinių ir kapų statinius, pilti žemes, kapaviečių įrengimo atliekas, šiukšles ne tam skirtose vietose;</w:t>
      </w:r>
    </w:p>
    <w:p w:rsidR="001D70B6" w:rsidRPr="00CB6CCE" w:rsidRDefault="00D819C2" w:rsidP="001D70B6">
      <w:pPr>
        <w:ind w:firstLine="709"/>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.7. klijuoti ar kitaip tvirtinti skelbimus ar kitokią informaciją ant medžių, stulpų, tvorų, pastatų ar statinių bei kitose šiam tikslui  nenumatytose vietose;</w:t>
      </w:r>
    </w:p>
    <w:p w:rsidR="001D70B6" w:rsidRPr="00CB6CCE" w:rsidRDefault="00D819C2" w:rsidP="001D70B6">
      <w:pPr>
        <w:ind w:firstLine="720"/>
        <w:jc w:val="both"/>
        <w:rPr>
          <w:szCs w:val="24"/>
          <w:lang w:eastAsia="lt-LT"/>
        </w:rPr>
      </w:pPr>
      <w:r w:rsidRPr="00CB6CCE">
        <w:rPr>
          <w:szCs w:val="24"/>
          <w:lang w:eastAsia="lt-LT"/>
        </w:rPr>
        <w:t>1</w:t>
      </w:r>
      <w:r w:rsidR="00E10649" w:rsidRPr="00CB6CCE">
        <w:rPr>
          <w:szCs w:val="24"/>
          <w:lang w:eastAsia="lt-LT"/>
        </w:rPr>
        <w:t>9</w:t>
      </w:r>
      <w:r w:rsidR="001D70B6" w:rsidRPr="00CB6CCE">
        <w:rPr>
          <w:szCs w:val="24"/>
          <w:lang w:eastAsia="lt-LT"/>
        </w:rPr>
        <w:t>.8. laikyti statybines medžiagas, kitus daiktus ar kitas medžiagas, teršiančias aplinką ir kitaip trukdančias;</w:t>
      </w:r>
    </w:p>
    <w:p w:rsidR="001D70B6" w:rsidRPr="00CB6CCE" w:rsidRDefault="00E10649" w:rsidP="001D70B6">
      <w:pPr>
        <w:ind w:firstLine="744"/>
        <w:rPr>
          <w:szCs w:val="24"/>
          <w:lang w:eastAsia="lt-LT"/>
        </w:rPr>
      </w:pPr>
      <w:r w:rsidRPr="00CB6CCE">
        <w:rPr>
          <w:rFonts w:eastAsia="Arial Unicode MS"/>
          <w:bCs/>
          <w:szCs w:val="24"/>
          <w:lang w:eastAsia="lt-LT"/>
        </w:rPr>
        <w:t>19</w:t>
      </w:r>
      <w:r w:rsidR="00D819C2" w:rsidRPr="00CB6CCE">
        <w:rPr>
          <w:rFonts w:eastAsia="Arial Unicode MS"/>
          <w:bCs/>
          <w:szCs w:val="24"/>
          <w:lang w:eastAsia="lt-LT"/>
        </w:rPr>
        <w:t>.9</w:t>
      </w:r>
      <w:r w:rsidR="001D70B6" w:rsidRPr="00CB6CCE">
        <w:rPr>
          <w:rFonts w:eastAsia="Arial Unicode MS"/>
          <w:szCs w:val="24"/>
          <w:lang w:eastAsia="lt-LT"/>
        </w:rPr>
        <w:t xml:space="preserve">. </w:t>
      </w:r>
      <w:r w:rsidR="001D70B6" w:rsidRPr="00CB6CCE">
        <w:rPr>
          <w:szCs w:val="24"/>
          <w:lang w:eastAsia="lt-LT"/>
        </w:rPr>
        <w:t>savavališkai sodinti želdinius už kapavietės ribų, kirsti, genėti želdinius be išduoto leidimo;</w:t>
      </w:r>
    </w:p>
    <w:p w:rsidR="001D70B6" w:rsidRPr="00CB6CCE" w:rsidRDefault="00E10649" w:rsidP="001D70B6">
      <w:pPr>
        <w:ind w:firstLine="744"/>
        <w:jc w:val="both"/>
        <w:rPr>
          <w:rFonts w:eastAsia="Arial Unicode MS"/>
          <w:b/>
          <w:bCs/>
          <w:szCs w:val="24"/>
          <w:lang w:eastAsia="lt-LT"/>
        </w:rPr>
      </w:pPr>
      <w:r w:rsidRPr="00CB6CCE">
        <w:rPr>
          <w:szCs w:val="24"/>
          <w:lang w:eastAsia="lt-LT"/>
        </w:rPr>
        <w:t>19</w:t>
      </w:r>
      <w:r w:rsidR="00D819C2" w:rsidRPr="00CB6CCE">
        <w:rPr>
          <w:szCs w:val="24"/>
          <w:lang w:eastAsia="lt-LT"/>
        </w:rPr>
        <w:t>.10</w:t>
      </w:r>
      <w:r w:rsidR="001D70B6" w:rsidRPr="00CB6CCE">
        <w:rPr>
          <w:szCs w:val="24"/>
          <w:lang w:eastAsia="lt-LT"/>
        </w:rPr>
        <w:t>. kapavietėse sodinti miškams įveisti naudojamus ar kitus stambią šaknų ir šakų sistemą turinčius medžius, išskyrus jų svyruoklines ir žemaūges formas</w:t>
      </w:r>
      <w:r w:rsidR="00EA602D" w:rsidRPr="00CB6CCE">
        <w:rPr>
          <w:szCs w:val="24"/>
          <w:lang w:eastAsia="lt-LT"/>
        </w:rPr>
        <w:t>.</w:t>
      </w:r>
    </w:p>
    <w:p w:rsidR="001D70B6" w:rsidRPr="00CB6CCE" w:rsidRDefault="00E10649" w:rsidP="001D70B6">
      <w:pPr>
        <w:ind w:firstLine="741"/>
        <w:jc w:val="both"/>
        <w:rPr>
          <w:rFonts w:eastAsia="Arial Unicode MS"/>
          <w:szCs w:val="24"/>
          <w:lang w:eastAsia="lt-LT"/>
        </w:rPr>
      </w:pPr>
      <w:r w:rsidRPr="00CB6CCE">
        <w:rPr>
          <w:rFonts w:eastAsia="Arial Unicode MS"/>
          <w:szCs w:val="24"/>
          <w:lang w:eastAsia="lt-LT"/>
        </w:rPr>
        <w:t>20</w:t>
      </w:r>
      <w:r w:rsidR="001D70B6" w:rsidRPr="00CB6CCE">
        <w:rPr>
          <w:rFonts w:eastAsia="Arial Unicode MS"/>
          <w:szCs w:val="24"/>
          <w:lang w:eastAsia="lt-LT"/>
        </w:rPr>
        <w:t xml:space="preserve">. </w:t>
      </w:r>
      <w:r w:rsidR="001D70B6" w:rsidRPr="00CB6CCE">
        <w:rPr>
          <w:szCs w:val="24"/>
          <w:lang w:eastAsia="lt-LT"/>
        </w:rPr>
        <w:t xml:space="preserve">Jeigu asmuo, įrašytas žurnale atsakingu už kapavietės ar </w:t>
      </w:r>
      <w:proofErr w:type="spellStart"/>
      <w:r w:rsidR="001D70B6" w:rsidRPr="00CB6CCE">
        <w:rPr>
          <w:szCs w:val="24"/>
          <w:lang w:eastAsia="lt-LT"/>
        </w:rPr>
        <w:t>kolumbariumo</w:t>
      </w:r>
      <w:proofErr w:type="spellEnd"/>
      <w:r w:rsidR="001D70B6" w:rsidRPr="00CB6CCE">
        <w:rPr>
          <w:szCs w:val="24"/>
          <w:lang w:eastAsia="lt-LT"/>
        </w:rPr>
        <w:t xml:space="preserve"> nišos priežiūrą, miršta arba dėl kitų priežasčių negali rūpintis kapavietės ar </w:t>
      </w:r>
      <w:proofErr w:type="spellStart"/>
      <w:r w:rsidR="001D70B6" w:rsidRPr="00CB6CCE">
        <w:rPr>
          <w:szCs w:val="24"/>
          <w:lang w:eastAsia="lt-LT"/>
        </w:rPr>
        <w:t>kolumbariumo</w:t>
      </w:r>
      <w:proofErr w:type="spellEnd"/>
      <w:r w:rsidR="001D70B6" w:rsidRPr="00CB6CCE">
        <w:rPr>
          <w:szCs w:val="24"/>
          <w:lang w:eastAsia="lt-LT"/>
        </w:rPr>
        <w:t xml:space="preserve"> nišos priežiūra, jo giminaičiai, sutuoktinis (-ė), partneris (-ė) arba (ir) kapavietėje ar </w:t>
      </w:r>
      <w:proofErr w:type="spellStart"/>
      <w:r w:rsidR="001D70B6" w:rsidRPr="00CB6CCE">
        <w:rPr>
          <w:szCs w:val="24"/>
          <w:lang w:eastAsia="lt-LT"/>
        </w:rPr>
        <w:t>kolumbariumo</w:t>
      </w:r>
      <w:proofErr w:type="spellEnd"/>
      <w:r w:rsidR="001D70B6" w:rsidRPr="00CB6CCE">
        <w:rPr>
          <w:szCs w:val="24"/>
          <w:lang w:eastAsia="lt-LT"/>
        </w:rPr>
        <w:t xml:space="preserve"> nišoje palaidotų mirusiųjų giminaičiai ir sutuoktinis (-ė), partneris (-ė) turi susitarti, kas bus atsakingas už kapavietės ar </w:t>
      </w:r>
      <w:proofErr w:type="spellStart"/>
      <w:r w:rsidR="001D70B6" w:rsidRPr="00CB6CCE">
        <w:rPr>
          <w:szCs w:val="24"/>
          <w:lang w:eastAsia="lt-LT"/>
        </w:rPr>
        <w:t>kolumbariumo</w:t>
      </w:r>
      <w:proofErr w:type="spellEnd"/>
      <w:r w:rsidR="001D70B6" w:rsidRPr="00CB6CCE">
        <w:rPr>
          <w:szCs w:val="24"/>
          <w:lang w:eastAsia="lt-LT"/>
        </w:rPr>
        <w:t xml:space="preserve"> nišos priežiūrą, ir raštu apie tai pranešti kapinių prižiūrėtojui, nurodydami keistinus už kapavietės priežiūrą atsakingo asmens duo</w:t>
      </w:r>
      <w:r w:rsidR="00D819C2" w:rsidRPr="00CB6CCE">
        <w:rPr>
          <w:szCs w:val="24"/>
          <w:lang w:eastAsia="lt-LT"/>
        </w:rPr>
        <w:t>menis, nurodytus šių taisyklių 1</w:t>
      </w:r>
      <w:r w:rsidR="001D70B6" w:rsidRPr="00CB6CCE">
        <w:rPr>
          <w:szCs w:val="24"/>
          <w:lang w:eastAsia="lt-LT"/>
        </w:rPr>
        <w:t>9 punkte. Jeigu asmuo, kuriam suteikta teisė prižiūrėti neprižiūrimą kapavietę, miršta arba dėl kitų priežasčių negali prižiūrėti neprižiūrimos kapavietės, jo giminaičiai ir (ar) sutuoktinis (-ė) ar partneris (-ė) turi susitarti, kas bus atsakingas už neprižiūrimos kapavietės priežiūrą, ir raštu apie tai pranešti kapinių prižiūrėtojui, nurodydami keistinus už kapavietės priežiūrą atsakingo asmens</w:t>
      </w:r>
      <w:r w:rsidRPr="00CB6CCE">
        <w:rPr>
          <w:szCs w:val="24"/>
          <w:lang w:eastAsia="lt-LT"/>
        </w:rPr>
        <w:t xml:space="preserve"> duomenis</w:t>
      </w:r>
      <w:r w:rsidR="001D70B6" w:rsidRPr="00CB6CCE">
        <w:rPr>
          <w:szCs w:val="24"/>
          <w:lang w:eastAsia="lt-LT"/>
        </w:rPr>
        <w:t>.</w:t>
      </w:r>
    </w:p>
    <w:p w:rsidR="00E10649" w:rsidRPr="00CB6CCE" w:rsidRDefault="00E10649" w:rsidP="00E10649">
      <w:pPr>
        <w:tabs>
          <w:tab w:val="left" w:pos="-142"/>
        </w:tabs>
        <w:ind w:left="-142" w:firstLine="502"/>
        <w:jc w:val="both"/>
        <w:rPr>
          <w:szCs w:val="24"/>
          <w:lang w:eastAsia="lt-LT"/>
        </w:rPr>
      </w:pPr>
      <w:r w:rsidRPr="00CB6CCE">
        <w:rPr>
          <w:szCs w:val="24"/>
          <w:lang w:eastAsia="lt-LT"/>
        </w:rPr>
        <w:t xml:space="preserve">   </w:t>
      </w:r>
      <w:r w:rsidR="00073943" w:rsidRPr="00CB6CCE">
        <w:rPr>
          <w:szCs w:val="24"/>
          <w:lang w:eastAsia="lt-LT"/>
        </w:rPr>
        <w:t xml:space="preserve">   </w:t>
      </w:r>
      <w:r w:rsidRPr="00CB6CCE">
        <w:rPr>
          <w:szCs w:val="24"/>
          <w:lang w:eastAsia="lt-LT"/>
        </w:rPr>
        <w:t>21</w:t>
      </w:r>
      <w:r w:rsidR="001D70B6" w:rsidRPr="00CB6CCE">
        <w:rPr>
          <w:szCs w:val="24"/>
          <w:lang w:eastAsia="lt-LT"/>
        </w:rPr>
        <w:t xml:space="preserve">. </w:t>
      </w:r>
      <w:r w:rsidRPr="00CB6CCE">
        <w:rPr>
          <w:szCs w:val="24"/>
          <w:lang w:eastAsia="lt-LT"/>
        </w:rPr>
        <w:t>Savivaldybės teritorijoje esančių viešųjų kapinių priežiūrą vykdo seniūnai (</w:t>
      </w:r>
      <w:r w:rsidRPr="00CB6CCE">
        <w:rPr>
          <w:szCs w:val="24"/>
        </w:rPr>
        <w:t>jiems nesant – juos pavaduojantys asmenys)</w:t>
      </w:r>
      <w:r w:rsidRPr="00CB6CCE">
        <w:rPr>
          <w:szCs w:val="24"/>
          <w:lang w:eastAsia="lt-LT"/>
        </w:rPr>
        <w:t xml:space="preserve"> ir (arba) fiziniai ar juridiniai asmenys, paskirti Savivaldybės ir su kuriais Savivaldybė yra sudariusi kapinių priežiūros sutartį (toliau – kapinių prižiūrėtojas). Konfesinių kapinių priežiūra organizuojama vadovaujantis Kapinių priežiūros organizavimo tvarkos aprašo, patvirtino Lietuvos Respublikos Vyriausybės 2008 m. lapkričio 19 d. nutarimu Nr. 1207, nuostatomis. </w:t>
      </w:r>
    </w:p>
    <w:p w:rsidR="00B53AD1" w:rsidRPr="00CB6CCE" w:rsidRDefault="00E10649" w:rsidP="00E10649">
      <w:pPr>
        <w:jc w:val="both"/>
        <w:rPr>
          <w:rFonts w:eastAsia="Calibri"/>
          <w:szCs w:val="24"/>
          <w:lang w:eastAsia="lt-LT"/>
        </w:rPr>
      </w:pPr>
      <w:r w:rsidRPr="00CB6CCE">
        <w:rPr>
          <w:szCs w:val="24"/>
          <w:lang w:eastAsia="lt-LT"/>
        </w:rPr>
        <w:t xml:space="preserve">       </w:t>
      </w:r>
      <w:r w:rsidR="00073943" w:rsidRPr="00CB6CCE">
        <w:rPr>
          <w:szCs w:val="24"/>
          <w:lang w:eastAsia="lt-LT"/>
        </w:rPr>
        <w:t xml:space="preserve">    </w:t>
      </w:r>
      <w:r w:rsidRPr="00CB6CCE">
        <w:rPr>
          <w:szCs w:val="24"/>
          <w:lang w:eastAsia="lt-LT"/>
        </w:rPr>
        <w:t xml:space="preserve">22. </w:t>
      </w:r>
      <w:r w:rsidRPr="00CB6CCE">
        <w:rPr>
          <w:rFonts w:eastAsia="Calibri"/>
          <w:szCs w:val="24"/>
          <w:lang w:eastAsia="lt-LT"/>
        </w:rPr>
        <w:t>Kapinių prižiūrėtojas kapinėse turi organizuoti kapinių sanitarinę priežiūrą ir tvarką, registruoti duomenis Laidojimų ir kapaviečių statinių registravimo žurnale (toliau – žurnalas), vykdyti kitas Lietuvos Respublikos žmonių palaikų laidojimo įstatyme, Kapinių tvarkymo taisyklėse numatytas funkcijas. Kapinių prižiūrėtojas užtikrina, kad kapinės būtų aprūpintos vandeniu (iš gręžinių, šachtinių šulinių, centralizuoto vandentiekio tinklų, vanduo būtų atvežamas cisternomis pagal nustatytą grafiką ir panašiai), būtų surenkamos ir išvežamos į sąvartyną kapinėse susidarančios atliekos.</w:t>
      </w:r>
    </w:p>
    <w:p w:rsidR="00073943" w:rsidRPr="00CB6CCE" w:rsidRDefault="00073943" w:rsidP="00E10649">
      <w:pPr>
        <w:jc w:val="both"/>
        <w:rPr>
          <w:rFonts w:eastAsia="Calibri"/>
          <w:szCs w:val="24"/>
          <w:lang w:eastAsia="lt-LT"/>
        </w:rPr>
      </w:pPr>
    </w:p>
    <w:p w:rsidR="007456F8" w:rsidRPr="00CB6CCE" w:rsidRDefault="002F6C00">
      <w:pPr>
        <w:jc w:val="center"/>
        <w:rPr>
          <w:b/>
          <w:bCs/>
          <w:szCs w:val="24"/>
          <w:lang w:eastAsia="lt-LT"/>
        </w:rPr>
      </w:pPr>
      <w:r w:rsidRPr="00CB6CCE">
        <w:rPr>
          <w:b/>
          <w:bCs/>
          <w:szCs w:val="24"/>
          <w:lang w:eastAsia="lt-LT"/>
        </w:rPr>
        <w:t>V SKYRIUS</w:t>
      </w:r>
    </w:p>
    <w:p w:rsidR="007456F8" w:rsidRPr="00CB6CCE" w:rsidRDefault="002F6C00">
      <w:pPr>
        <w:jc w:val="center"/>
        <w:rPr>
          <w:b/>
          <w:bCs/>
          <w:szCs w:val="24"/>
          <w:lang w:eastAsia="lt-LT"/>
        </w:rPr>
      </w:pPr>
      <w:r w:rsidRPr="00CB6CCE">
        <w:rPr>
          <w:b/>
          <w:bCs/>
          <w:szCs w:val="24"/>
          <w:lang w:eastAsia="lt-LT"/>
        </w:rPr>
        <w:t xml:space="preserve">KAPAVIETĖS PRIPAŽINIMO NEPRIŽIŪRIMA IR JOS PRIEŽIŪROS ORGANIZAVIMAS </w:t>
      </w:r>
    </w:p>
    <w:p w:rsidR="00073943" w:rsidRPr="00CB6CCE" w:rsidRDefault="00073943">
      <w:pPr>
        <w:jc w:val="center"/>
        <w:rPr>
          <w:b/>
          <w:bCs/>
          <w:szCs w:val="24"/>
          <w:lang w:eastAsia="lt-LT"/>
        </w:rPr>
      </w:pPr>
    </w:p>
    <w:p w:rsidR="001029FB" w:rsidRPr="00CB6CCE" w:rsidRDefault="001029FB" w:rsidP="001029FB">
      <w:pPr>
        <w:tabs>
          <w:tab w:val="left" w:pos="142"/>
        </w:tabs>
        <w:jc w:val="both"/>
        <w:rPr>
          <w:szCs w:val="24"/>
          <w:lang w:eastAsia="lt-LT"/>
        </w:rPr>
      </w:pPr>
      <w:r w:rsidRPr="00CB6CCE">
        <w:rPr>
          <w:bCs/>
          <w:szCs w:val="24"/>
          <w:lang w:eastAsia="lt-LT"/>
        </w:rPr>
        <w:t xml:space="preserve">        23. </w:t>
      </w:r>
      <w:r w:rsidRPr="00CB6CCE">
        <w:rPr>
          <w:szCs w:val="24"/>
          <w:lang w:eastAsia="lt-LT"/>
        </w:rPr>
        <w:t xml:space="preserve">Kapinių prižiūrėtojas ne rečiau kaip kartą per metus organizuoja kapinių apžiūrą. Jeigu kapavietė, išskyrus kapavietes, įrašytas į Kultūros vertybių registrą, neprižiūrima, netvarkoma ilgiau kaip </w:t>
      </w:r>
      <w:r w:rsidR="00B975BA" w:rsidRPr="00CB6CCE">
        <w:rPr>
          <w:szCs w:val="24"/>
          <w:lang w:eastAsia="lt-LT"/>
        </w:rPr>
        <w:t>metus (atitinka šių taisyklių 24</w:t>
      </w:r>
      <w:r w:rsidRPr="00CB6CCE">
        <w:rPr>
          <w:szCs w:val="24"/>
          <w:lang w:eastAsia="lt-LT"/>
        </w:rPr>
        <w:t xml:space="preserve"> punkte nurodytus požymius), kapinių prižiūrėtojas raštu įspėja už kapavietės priežiūrą atsakingą asmenį, nesant įrašo žurnale – kitą šioje kapavietėje palaidotų asmenų giminaitį, nurodytą Lietuvos Respublikos civilinio kodekso 3.135 straipsnyje, apie tai, kad būtina ją sutvarkyti ir nurodo kapavietės nesutvarkymo pasekmes. Jeigu per metus nuo įspėjimo įteikimo dienos kapavietė nesutvarkoma, kapinių prižiūrėtojas informuoja seniūniją, kuri per 5 darbo dienas raštu informuoja Savivaldybės administraciją ir religinę bendruomenę ar bendriją, jeigu konfesinių kapinių priežiūrą pagal kapinių perdavimo sutartį organizuoja religinė bendruomenė ar bendrija, apie galbūt neprižiūrimą kapavietę ir pateikia šios kapavietės žinomus duomenis: kapinių pavadinimą, kvartalo numerį, kapavietės eilės ir kapavietės numerius, kapavietėje palaidotų asmenų vardus, pavardes, laidojimo datas, žmogaus palaikų paskutinio laidojimo kapavietėje datą, nustatytą kapo ramybės laikotarpį, kapavietės matmenis, palaidotų kapavietėje žmonių palaikų skaičių, kapavietės statinius, jų pastatymo ir rekonstravimo datas. Savivaldybės administracija gautus duomenis apie galbūt neprižiūrimą kapavietę per 5 darbo dienas nustatyta tvarka paskelbia Savivaldybės interneto svetainėje. </w:t>
      </w:r>
    </w:p>
    <w:p w:rsidR="001029FB" w:rsidRPr="00CB6CCE" w:rsidRDefault="001029FB" w:rsidP="001029FB">
      <w:pPr>
        <w:tabs>
          <w:tab w:val="left" w:pos="142"/>
        </w:tabs>
        <w:ind w:firstLine="720"/>
        <w:jc w:val="both"/>
        <w:rPr>
          <w:szCs w:val="24"/>
          <w:lang w:eastAsia="lt-LT"/>
        </w:rPr>
      </w:pPr>
      <w:r w:rsidRPr="00CB6CCE">
        <w:rPr>
          <w:szCs w:val="24"/>
          <w:lang w:eastAsia="lt-LT"/>
        </w:rPr>
        <w:t>Jeigu neįmanoma nustatyti atsakingo asmens, kapinių prižiūrėtojas kapavietėje palieka lentelę su įspėjimu, kad reikia sutvarkyti kapavietę, nurodo kapavietės nesutvarkymo pasekmes ir prašymą suteikti turimą informaciją apie šioje kapavietėje palaidotų asmenų giminaičius, sutuoktinius (-</w:t>
      </w:r>
      <w:proofErr w:type="spellStart"/>
      <w:r w:rsidRPr="00CB6CCE">
        <w:rPr>
          <w:szCs w:val="24"/>
          <w:lang w:eastAsia="lt-LT"/>
        </w:rPr>
        <w:t>es</w:t>
      </w:r>
      <w:proofErr w:type="spellEnd"/>
      <w:r w:rsidRPr="00CB6CCE">
        <w:rPr>
          <w:szCs w:val="24"/>
          <w:lang w:eastAsia="lt-LT"/>
        </w:rPr>
        <w:t>), nurodomi kontaktinio asmens duomenys. Jeigu per metus šioje kapavietėje palaidotų asmenų giminaičiai, sutuoktiniai (-ės), partneriai nesutvarko kapavietės ir (ar) seniūnijai raštu nesuteikia informacijos apie kapavietėje palaidotų asmenų giminaičius, turimi duomenys apie šią kapavietę nustatyta tvarka skelbiami Savivaldybės interneto svetainėje.</w:t>
      </w:r>
    </w:p>
    <w:p w:rsidR="001029FB" w:rsidRPr="00CB6CCE" w:rsidRDefault="001029FB" w:rsidP="001029FB">
      <w:pPr>
        <w:tabs>
          <w:tab w:val="left" w:pos="142"/>
        </w:tabs>
        <w:ind w:firstLine="720"/>
        <w:jc w:val="both"/>
        <w:rPr>
          <w:szCs w:val="24"/>
          <w:lang w:eastAsia="lt-LT"/>
        </w:rPr>
      </w:pPr>
      <w:r w:rsidRPr="00CB6CCE">
        <w:rPr>
          <w:szCs w:val="24"/>
          <w:lang w:eastAsia="lt-LT"/>
        </w:rPr>
        <w:t xml:space="preserve">Sprendimą dėl kapavietės pripažinimo neprižiūrima ne anksčiau kaip po 2 metų ir ne vėliau kaip po 3 metų nuo duomenų apie galbūt neprižiūrimą kapavietę paskelbimo Savivaldybės interneto svetainėje dienos šių taisyklių nustatyta tvarka priima Administracijos direktoriaus įsakymu sudaryta komisija (toliau – komisija), apžiūrėjusi kapavietę ne rečiau kaip 3 kartus per metus ir ne dažniau kaip kas 3 mėnesius. </w:t>
      </w:r>
    </w:p>
    <w:p w:rsidR="001029FB" w:rsidRPr="00CB6CCE" w:rsidRDefault="001029FB" w:rsidP="001029FB">
      <w:pPr>
        <w:tabs>
          <w:tab w:val="left" w:pos="142"/>
        </w:tabs>
        <w:ind w:firstLine="720"/>
        <w:jc w:val="both"/>
        <w:rPr>
          <w:szCs w:val="24"/>
          <w:lang w:eastAsia="lt-LT"/>
        </w:rPr>
      </w:pPr>
      <w:r w:rsidRPr="00CB6CCE">
        <w:rPr>
          <w:szCs w:val="24"/>
          <w:lang w:eastAsia="lt-LT"/>
        </w:rPr>
        <w:t xml:space="preserve">Savivaldybės administracija pripažintų neprižiūrimomis kapaviečių duomenis, sprendimo dėl jų pripažinimo neprižiūrimomis datą per 3 darbo dienas nuo komisijos sprendimo priėmimo pateikia kapinių prižiūrėtojui ir paskelbia Savivaldybės interneto svetainėje, nurodydama duomenų paskelbimo datą. </w:t>
      </w:r>
    </w:p>
    <w:p w:rsidR="001029FB" w:rsidRPr="00CB6CCE" w:rsidRDefault="001029FB" w:rsidP="001029FB">
      <w:pPr>
        <w:tabs>
          <w:tab w:val="left" w:pos="142"/>
        </w:tabs>
        <w:ind w:firstLine="720"/>
        <w:jc w:val="both"/>
        <w:rPr>
          <w:szCs w:val="24"/>
          <w:lang w:eastAsia="lt-LT"/>
        </w:rPr>
      </w:pPr>
      <w:r w:rsidRPr="00CB6CCE">
        <w:rPr>
          <w:szCs w:val="24"/>
          <w:lang w:eastAsia="lt-LT"/>
        </w:rPr>
        <w:t>24. Netvarkomos kapavietės požymiai:</w:t>
      </w:r>
    </w:p>
    <w:p w:rsidR="001029FB" w:rsidRPr="00CB6CCE" w:rsidRDefault="001029FB" w:rsidP="001029FB">
      <w:pPr>
        <w:tabs>
          <w:tab w:val="left" w:pos="142"/>
        </w:tabs>
        <w:ind w:firstLine="720"/>
        <w:jc w:val="both"/>
        <w:rPr>
          <w:szCs w:val="24"/>
          <w:lang w:eastAsia="lt-LT"/>
        </w:rPr>
      </w:pPr>
      <w:r w:rsidRPr="00CB6CCE">
        <w:rPr>
          <w:szCs w:val="24"/>
          <w:lang w:eastAsia="lt-LT"/>
        </w:rPr>
        <w:t>24.1. neprižiūrimi kapavietės želdiniai (medžiai, krūmai) – peraugę kapavietės ribas (jeigu tokios nustatytos), trukdo praeiti, pažeisti ligų, išorinio poveikio, nesimato užrašų ant paminklo (jeigu jie yra), gadina gretimų kapaviečių statinius ir želdinius;</w:t>
      </w:r>
    </w:p>
    <w:p w:rsidR="001029FB" w:rsidRPr="00CB6CCE" w:rsidRDefault="001029FB" w:rsidP="001029FB">
      <w:pPr>
        <w:tabs>
          <w:tab w:val="left" w:pos="142"/>
        </w:tabs>
        <w:ind w:firstLine="720"/>
        <w:jc w:val="both"/>
        <w:rPr>
          <w:szCs w:val="24"/>
          <w:lang w:eastAsia="lt-LT"/>
        </w:rPr>
      </w:pPr>
      <w:r w:rsidRPr="00CB6CCE">
        <w:rPr>
          <w:szCs w:val="24"/>
          <w:lang w:eastAsia="lt-LT"/>
        </w:rPr>
        <w:t>24.2. kapavietė apaugusi žole (neravima, nešienaujama, netvarkoma), matomos sumedėjusios daugiamečių augalų dalys;</w:t>
      </w:r>
    </w:p>
    <w:p w:rsidR="001029FB" w:rsidRPr="00CB6CCE" w:rsidRDefault="001029FB" w:rsidP="001029FB">
      <w:pPr>
        <w:tabs>
          <w:tab w:val="left" w:pos="142"/>
        </w:tabs>
        <w:ind w:firstLine="720"/>
        <w:jc w:val="both"/>
        <w:rPr>
          <w:szCs w:val="24"/>
          <w:lang w:eastAsia="lt-LT"/>
        </w:rPr>
      </w:pPr>
      <w:r w:rsidRPr="00CB6CCE">
        <w:rPr>
          <w:szCs w:val="24"/>
          <w:lang w:eastAsia="lt-LT"/>
        </w:rPr>
        <w:t>24.3. kapavietės paminklas, kiti kapavietės statiniai iš dalies ar visiškai suirę, pasvirę, nugriuvę, kelia pavojų gretimų kapaviečių statiniams, želdiniams;</w:t>
      </w:r>
    </w:p>
    <w:p w:rsidR="001029FB" w:rsidRPr="00CB6CCE" w:rsidRDefault="001029FB" w:rsidP="001029FB">
      <w:pPr>
        <w:tabs>
          <w:tab w:val="left" w:pos="142"/>
        </w:tabs>
        <w:ind w:firstLine="720"/>
        <w:jc w:val="both"/>
        <w:rPr>
          <w:szCs w:val="24"/>
          <w:lang w:eastAsia="lt-LT"/>
        </w:rPr>
      </w:pPr>
      <w:r w:rsidRPr="00CB6CCE">
        <w:rPr>
          <w:szCs w:val="24"/>
          <w:lang w:eastAsia="lt-LT"/>
        </w:rPr>
        <w:t>24.4. paminklo užrašai neįskaitomi, jų nėra.</w:t>
      </w:r>
    </w:p>
    <w:p w:rsidR="001029FB" w:rsidRPr="00CB6CCE" w:rsidRDefault="001029FB" w:rsidP="001029FB">
      <w:pPr>
        <w:tabs>
          <w:tab w:val="left" w:pos="142"/>
        </w:tabs>
        <w:ind w:firstLine="720"/>
        <w:jc w:val="both"/>
        <w:rPr>
          <w:szCs w:val="24"/>
          <w:lang w:eastAsia="lt-LT"/>
        </w:rPr>
      </w:pPr>
      <w:r w:rsidRPr="00CB6CCE">
        <w:rPr>
          <w:szCs w:val="24"/>
          <w:lang w:eastAsia="lt-LT"/>
        </w:rPr>
        <w:t xml:space="preserve">25. Neprižiūrimų kapaviečių priežiūrą organizuoja Savivaldybė, konfesinėse kapinėse – religinė bendruomenė ar bendrija, jeigu pagal kapinių perdavimo sutartį ji organizuoja konfesinių kapinių priežiūrą. </w:t>
      </w:r>
    </w:p>
    <w:p w:rsidR="001029FB" w:rsidRPr="00CB6CCE" w:rsidRDefault="001029FB" w:rsidP="001029FB">
      <w:pPr>
        <w:ind w:firstLine="744"/>
        <w:jc w:val="both"/>
        <w:rPr>
          <w:szCs w:val="24"/>
          <w:lang w:eastAsia="lt-LT"/>
        </w:rPr>
      </w:pPr>
      <w:r w:rsidRPr="00CB6CCE">
        <w:rPr>
          <w:szCs w:val="24"/>
          <w:lang w:eastAsia="lt-LT"/>
        </w:rPr>
        <w:t>Asmenys, pageidaujantys prižiūrėti neprižiūrimą kapavietę, per 20 darbo dienų nuo sprendimo dėl kapavietės pripažinimo neprižiūrima paskelbimo Savivaldybės interneto svetainėje, raštu kreipiasi atitinkamai į Savivaldybės administraciją ar jos įgaliotą asmenį arba į religinę bendruomenę ar bendriją, nurodydami pageidaujamos prižiūrėti neprižiūrimos kapavietės duomenis, paskelbtus Savivaldybės interneto svetainėje. Komisija arba religinė bendruomenė ar bendrija per 20 darbo dienų nuo sprendimo dėl kapavietės pripažinimo neprižiūrima paskelbimo Savivaldybės interneto svetainėje priima sprendimą dėl šios kapavietės priežiūros. Pirmenybė teikiama kapavietėje palaidotų asmenų giminaičiams ir (ar) tose kapinėse, kurioje yra kapavietė, palaidotų asmenų giminaičiams, ir apie tai informuoja pareiškėjus per 3 darbo dienas nuo sprendimo priėmimo. Jeigu per prašymų prižiūrėti neprižiūrimą kapavietę pateikimo terminą prašymų negaunama, sprendimas dėl šios kapavietės priežiūros priimamas per 20 darbo dienų, gavus tokį prašymą.</w:t>
      </w:r>
    </w:p>
    <w:p w:rsidR="001029FB" w:rsidRPr="00CB6CCE" w:rsidRDefault="001029FB" w:rsidP="001029FB">
      <w:pPr>
        <w:tabs>
          <w:tab w:val="left" w:pos="142"/>
        </w:tabs>
        <w:ind w:firstLine="720"/>
        <w:jc w:val="both"/>
        <w:rPr>
          <w:szCs w:val="24"/>
          <w:lang w:eastAsia="lt-LT"/>
        </w:rPr>
      </w:pPr>
      <w:r w:rsidRPr="00CB6CCE">
        <w:rPr>
          <w:szCs w:val="24"/>
          <w:lang w:eastAsia="lt-LT"/>
        </w:rPr>
        <w:t xml:space="preserve">Tokių kapaviečių priežiūra toliau vykdoma šių taisyklių 21 punkte nustatyta tvarka. </w:t>
      </w:r>
    </w:p>
    <w:p w:rsidR="001029FB" w:rsidRPr="00CB6CCE" w:rsidRDefault="001029FB" w:rsidP="001029FB">
      <w:pPr>
        <w:tabs>
          <w:tab w:val="left" w:pos="142"/>
        </w:tabs>
        <w:ind w:firstLine="720"/>
        <w:jc w:val="both"/>
        <w:rPr>
          <w:szCs w:val="24"/>
          <w:lang w:eastAsia="lt-LT"/>
        </w:rPr>
      </w:pPr>
      <w:r w:rsidRPr="00CB6CCE">
        <w:rPr>
          <w:szCs w:val="24"/>
          <w:lang w:eastAsia="lt-LT"/>
        </w:rPr>
        <w:t>26. Asmuo, kuriam suteikiama teisė prižiūrėti neprižiūrimą kapavietę, Leidimo laidoti neprižiūrimose kapavietėse išdavimo tvarkos aprašo nustatyta tvarka gali gauti leidimą laidoti joje arba, jam mirus, būti palaidotas joje.</w:t>
      </w:r>
    </w:p>
    <w:p w:rsidR="001029FB" w:rsidRPr="00CB6CCE" w:rsidRDefault="001029FB" w:rsidP="001029FB">
      <w:pPr>
        <w:ind w:firstLine="744"/>
        <w:jc w:val="both"/>
        <w:rPr>
          <w:rFonts w:eastAsia="Arial Unicode MS"/>
          <w:szCs w:val="24"/>
          <w:lang w:eastAsia="lt-LT"/>
        </w:rPr>
      </w:pPr>
      <w:r w:rsidRPr="00CB6CCE">
        <w:rPr>
          <w:szCs w:val="24"/>
          <w:lang w:eastAsia="lt-LT"/>
        </w:rPr>
        <w:t>27. Kapinių prižiūrėtojas vykdo pradėtų kapaviečių pripažinimo neprižiūrimomis procedūrų apskaitą.</w:t>
      </w:r>
    </w:p>
    <w:p w:rsidR="00EC1E59" w:rsidRPr="00CB6CCE" w:rsidRDefault="00EC1E59" w:rsidP="001029FB">
      <w:pPr>
        <w:ind w:left="-142"/>
        <w:jc w:val="both"/>
        <w:rPr>
          <w:b/>
          <w:szCs w:val="24"/>
          <w:lang w:eastAsia="lt-LT"/>
        </w:rPr>
      </w:pPr>
    </w:p>
    <w:p w:rsidR="00073943" w:rsidRPr="00CB6CCE" w:rsidRDefault="00C1038B" w:rsidP="00C1038B">
      <w:pPr>
        <w:jc w:val="center"/>
        <w:rPr>
          <w:b/>
          <w:szCs w:val="24"/>
          <w:lang w:eastAsia="lt-LT"/>
        </w:rPr>
      </w:pPr>
      <w:r w:rsidRPr="00CB6CCE">
        <w:rPr>
          <w:b/>
          <w:szCs w:val="24"/>
          <w:lang w:eastAsia="lt-LT"/>
        </w:rPr>
        <w:t>VI</w:t>
      </w:r>
      <w:r w:rsidR="00073943" w:rsidRPr="00CB6CCE">
        <w:rPr>
          <w:b/>
          <w:szCs w:val="24"/>
          <w:lang w:eastAsia="lt-LT"/>
        </w:rPr>
        <w:t xml:space="preserve"> SKYRIUS </w:t>
      </w:r>
    </w:p>
    <w:p w:rsidR="00C1038B" w:rsidRPr="00CB6CCE" w:rsidRDefault="00C1038B" w:rsidP="00C1038B">
      <w:pPr>
        <w:jc w:val="center"/>
        <w:rPr>
          <w:b/>
          <w:szCs w:val="24"/>
          <w:lang w:eastAsia="lt-LT"/>
        </w:rPr>
      </w:pPr>
      <w:r w:rsidRPr="00CB6CCE">
        <w:rPr>
          <w:b/>
          <w:szCs w:val="24"/>
          <w:lang w:eastAsia="lt-LT"/>
        </w:rPr>
        <w:t>REIKALAVIMAI KAPAVIEČIŲ ĮRENGIMO,</w:t>
      </w:r>
    </w:p>
    <w:p w:rsidR="00C1038B" w:rsidRPr="00CB6CCE" w:rsidRDefault="00C1038B" w:rsidP="00C1038B">
      <w:pPr>
        <w:jc w:val="center"/>
        <w:rPr>
          <w:b/>
          <w:szCs w:val="24"/>
          <w:lang w:eastAsia="lt-LT"/>
        </w:rPr>
      </w:pPr>
      <w:r w:rsidRPr="00CB6CCE">
        <w:rPr>
          <w:b/>
          <w:szCs w:val="24"/>
          <w:lang w:eastAsia="lt-LT"/>
        </w:rPr>
        <w:t>PERTVARKYMO DARBAMS VYKDYTI</w:t>
      </w:r>
    </w:p>
    <w:p w:rsidR="00C1038B" w:rsidRPr="00CB6CCE" w:rsidRDefault="00C1038B" w:rsidP="00C1038B">
      <w:pPr>
        <w:tabs>
          <w:tab w:val="left" w:pos="142"/>
        </w:tabs>
        <w:ind w:firstLine="720"/>
        <w:jc w:val="both"/>
        <w:rPr>
          <w:szCs w:val="24"/>
          <w:lang w:eastAsia="lt-LT"/>
        </w:rPr>
      </w:pPr>
    </w:p>
    <w:p w:rsidR="00C1038B" w:rsidRPr="00CB6CCE" w:rsidRDefault="00C1038B" w:rsidP="00C1038B">
      <w:pPr>
        <w:ind w:firstLine="720"/>
        <w:jc w:val="both"/>
        <w:rPr>
          <w:szCs w:val="24"/>
          <w:lang w:eastAsia="lt-LT"/>
        </w:rPr>
      </w:pPr>
      <w:r w:rsidRPr="00CB6CCE">
        <w:rPr>
          <w:szCs w:val="24"/>
          <w:lang w:eastAsia="lt-LT"/>
        </w:rPr>
        <w:t>28. Kapo paminklai, antkapiai, kapavietės aptvėrimas, kiti kapavietės objektai statomi ir rekonstruojami vadovaujantis Statybos įstatymu, Kultūros paveldo tvarkybos reglamentais, Kapinių tvarkymo taisyklėmis, patvirtintomis Lietuvos Respublikos Vyriausybės 2008 m. lapkričio 19 d. nutarimu Nr. 1207 „Dėl Lietuvos Respublikos žmonių palaikų laidojimo įstatymo įgyvendinamųjų teisės aktų patvirtinimo“, šių taisyklių nuostatomis.</w:t>
      </w:r>
    </w:p>
    <w:p w:rsidR="00C1038B" w:rsidRPr="00CB6CCE" w:rsidRDefault="00C1038B" w:rsidP="00C1038B">
      <w:pPr>
        <w:ind w:firstLine="744"/>
        <w:jc w:val="both"/>
        <w:rPr>
          <w:szCs w:val="24"/>
          <w:lang w:eastAsia="lt-LT"/>
        </w:rPr>
      </w:pPr>
      <w:r w:rsidRPr="00CB6CCE">
        <w:rPr>
          <w:szCs w:val="24"/>
          <w:lang w:eastAsia="lt-LT"/>
        </w:rPr>
        <w:t>29. Fizinis ar juridinis asmuo, atsakingas už kapavietės priežiūrą, pageidaujantis statyti, rekonstruoti ar remontuoti kapo paminklą, antkapį, kitą kapavietės objektą, privalo pateikti kapinių prižiūrėtojui prašymą pritarti kapavietės įrengimo, pertvarkymo, remonto darbų vykdymui, pridėti kapavietės sutvarkymo projektinius sprendimus (planą, schemą su išdėstytais projektuojamais kapavietės statiniais, nurodyti statinių aukštį, medžiagas) (3</w:t>
      </w:r>
      <w:r w:rsidRPr="00CB6CCE">
        <w:rPr>
          <w:b/>
          <w:szCs w:val="24"/>
          <w:lang w:eastAsia="lt-LT"/>
        </w:rPr>
        <w:t xml:space="preserve"> </w:t>
      </w:r>
      <w:r w:rsidRPr="00CB6CCE">
        <w:rPr>
          <w:szCs w:val="24"/>
          <w:lang w:eastAsia="lt-LT"/>
        </w:rPr>
        <w:t>priedas). Visi kapavietės statiniai, įskaitant suoliukus ir trinkelių dangas, gali būti įrengiami tik kapavietės ribose. Praėjimus tarp kapaviečių, nurodytus šių taisyklių 15 punkte, galima padengti smulkios skaldos, smėlio ar smulkaus žvyro sluoksniu, gavus išankstinį rašytinį kapinių prižiūrėtojo sutikimą.</w:t>
      </w:r>
    </w:p>
    <w:p w:rsidR="00C1038B" w:rsidRPr="00CB6CCE" w:rsidRDefault="00C1038B" w:rsidP="00C1038B">
      <w:pPr>
        <w:ind w:firstLine="682"/>
        <w:jc w:val="both"/>
        <w:rPr>
          <w:szCs w:val="24"/>
          <w:lang w:eastAsia="lt-LT"/>
        </w:rPr>
      </w:pPr>
      <w:r w:rsidRPr="00CB6CCE">
        <w:rPr>
          <w:szCs w:val="24"/>
          <w:lang w:eastAsia="lt-LT"/>
        </w:rPr>
        <w:t>Kapavietės įrengimo, pertvarkymo, remonto darbų vykdymui pritaria bei šiame punkte nurodytus sutikimus išduoda kapinių prižiūrėtojas, jam nesant – Savivaldybės administracijos įgaliotas asmuo.</w:t>
      </w:r>
    </w:p>
    <w:p w:rsidR="00C1038B" w:rsidRPr="00CB6CCE" w:rsidRDefault="00C1038B" w:rsidP="00C1038B">
      <w:pPr>
        <w:shd w:val="clear" w:color="auto" w:fill="FFFFFF"/>
        <w:ind w:firstLine="744"/>
        <w:jc w:val="both"/>
        <w:rPr>
          <w:szCs w:val="24"/>
          <w:lang w:eastAsia="lt-LT"/>
        </w:rPr>
      </w:pPr>
      <w:r w:rsidRPr="00CB6CCE">
        <w:rPr>
          <w:rFonts w:eastAsia="Arial Unicode MS"/>
          <w:szCs w:val="24"/>
          <w:lang w:eastAsia="lt-LT"/>
        </w:rPr>
        <w:t>30.</w:t>
      </w:r>
      <w:r w:rsidRPr="00CB6CCE">
        <w:rPr>
          <w:szCs w:val="24"/>
          <w:lang w:eastAsia="lt-LT"/>
        </w:rPr>
        <w:t xml:space="preserve"> </w:t>
      </w:r>
      <w:r w:rsidRPr="00CB6CCE">
        <w:rPr>
          <w:rFonts w:eastAsia="Arial Unicode MS"/>
          <w:szCs w:val="24"/>
          <w:lang w:eastAsia="lt-LT"/>
        </w:rPr>
        <w:t xml:space="preserve">Statant ir (ar) rekonstruojant </w:t>
      </w:r>
      <w:r w:rsidRPr="00CB6CCE">
        <w:rPr>
          <w:szCs w:val="24"/>
          <w:lang w:eastAsia="lt-LT"/>
        </w:rPr>
        <w:t>statinius kapavietėje, įrengiant kitus kapavietės objektus, už kapavietės priežiūrą atsakingas asmuo praneša apie tai kapinių prižiūrėtojui, o šis žurnale įrašo kapavietės statinių statymo ir (ar) rekonstravimo, kitų kapavietės objektų įrengimo datas.</w:t>
      </w:r>
    </w:p>
    <w:p w:rsidR="00C1038B" w:rsidRPr="00CB6CCE" w:rsidRDefault="00C1038B" w:rsidP="00C1038B">
      <w:pPr>
        <w:ind w:firstLine="682"/>
        <w:jc w:val="both"/>
        <w:rPr>
          <w:szCs w:val="24"/>
          <w:lang w:eastAsia="lt-LT"/>
        </w:rPr>
      </w:pPr>
      <w:r w:rsidRPr="00CB6CCE">
        <w:rPr>
          <w:szCs w:val="24"/>
          <w:lang w:eastAsia="lt-LT"/>
        </w:rPr>
        <w:t xml:space="preserve">31. Kapaviečių įrengimo, pertvarkymo darbus leidžiama vykdyti darbo dienomis seniūnijos darbo laiku, norint vykdyti šiuos darbus ne darbo laiku ir poilsio dienomis – iš anksto pranešti kapinių prižiūrėtojui. </w:t>
      </w:r>
    </w:p>
    <w:p w:rsidR="00C1038B" w:rsidRPr="00CB6CCE" w:rsidRDefault="00C1038B" w:rsidP="00C1038B">
      <w:pPr>
        <w:ind w:firstLine="720"/>
        <w:jc w:val="both"/>
        <w:rPr>
          <w:szCs w:val="24"/>
          <w:lang w:eastAsia="lt-LT"/>
        </w:rPr>
      </w:pPr>
      <w:r w:rsidRPr="00CB6CCE">
        <w:rPr>
          <w:szCs w:val="24"/>
          <w:lang w:eastAsia="lt-LT"/>
        </w:rPr>
        <w:t xml:space="preserve">32. Kapaviečių ir (ar) kapinių statinius statantys, rekonstruojantys asmenys privalo sutvarkyti visas šių darbų vykdymo metu susidariusias atliekas (nugriautus, išardytus senus statinius, kitus kapaviečių įrengimo objektus, statybinių gaminių nuolaužas ir nepanaudotas statybines medžiagas). </w:t>
      </w:r>
    </w:p>
    <w:p w:rsidR="00AA255B" w:rsidRPr="00CB6CCE" w:rsidRDefault="00AA255B">
      <w:pPr>
        <w:jc w:val="center"/>
        <w:rPr>
          <w:b/>
          <w:szCs w:val="24"/>
          <w:lang w:eastAsia="lt-LT"/>
        </w:rPr>
      </w:pPr>
    </w:p>
    <w:p w:rsidR="007456F8" w:rsidRPr="00CB6CCE" w:rsidRDefault="002F6C00">
      <w:pPr>
        <w:jc w:val="center"/>
        <w:rPr>
          <w:b/>
          <w:szCs w:val="24"/>
          <w:lang w:eastAsia="lt-LT"/>
        </w:rPr>
      </w:pPr>
      <w:r w:rsidRPr="00CB6CCE">
        <w:rPr>
          <w:b/>
          <w:szCs w:val="24"/>
          <w:lang w:eastAsia="lt-LT"/>
        </w:rPr>
        <w:t>V</w:t>
      </w:r>
      <w:r w:rsidR="00510D50" w:rsidRPr="00CB6CCE">
        <w:rPr>
          <w:b/>
          <w:szCs w:val="24"/>
          <w:lang w:eastAsia="lt-LT"/>
        </w:rPr>
        <w:t>I</w:t>
      </w:r>
      <w:r w:rsidR="001E021A">
        <w:rPr>
          <w:b/>
          <w:szCs w:val="24"/>
          <w:lang w:eastAsia="lt-LT"/>
        </w:rPr>
        <w:t>I</w:t>
      </w:r>
      <w:r w:rsidRPr="00CB6CCE">
        <w:rPr>
          <w:b/>
          <w:szCs w:val="24"/>
          <w:lang w:eastAsia="lt-LT"/>
        </w:rPr>
        <w:t xml:space="preserve"> SKYRIUS</w:t>
      </w:r>
    </w:p>
    <w:p w:rsidR="007456F8" w:rsidRPr="00CB6CCE" w:rsidRDefault="002F6C00">
      <w:pPr>
        <w:jc w:val="center"/>
        <w:rPr>
          <w:b/>
          <w:bCs/>
          <w:szCs w:val="24"/>
          <w:lang w:eastAsia="lt-LT"/>
        </w:rPr>
      </w:pPr>
      <w:r w:rsidRPr="00CB6CCE">
        <w:rPr>
          <w:b/>
          <w:bCs/>
          <w:szCs w:val="24"/>
          <w:lang w:eastAsia="lt-LT"/>
        </w:rPr>
        <w:t>KAPAVIE</w:t>
      </w:r>
      <w:r w:rsidR="00DF4D72" w:rsidRPr="00CB6CCE">
        <w:rPr>
          <w:b/>
          <w:bCs/>
          <w:szCs w:val="24"/>
          <w:lang w:eastAsia="lt-LT"/>
        </w:rPr>
        <w:t>ČIŲ</w:t>
      </w:r>
      <w:r w:rsidRPr="00CB6CCE">
        <w:rPr>
          <w:b/>
          <w:bCs/>
          <w:szCs w:val="24"/>
          <w:lang w:eastAsia="lt-LT"/>
        </w:rPr>
        <w:t xml:space="preserve"> (KAPO) IDENTIFIKAVIMAS</w:t>
      </w:r>
    </w:p>
    <w:p w:rsidR="00A218A1" w:rsidRPr="00CB6CCE" w:rsidRDefault="00A218A1">
      <w:pPr>
        <w:jc w:val="center"/>
        <w:rPr>
          <w:b/>
          <w:szCs w:val="24"/>
          <w:lang w:eastAsia="lt-LT"/>
        </w:rPr>
      </w:pPr>
    </w:p>
    <w:p w:rsidR="008A6B07" w:rsidRPr="00CB6CCE" w:rsidRDefault="00C1038B" w:rsidP="008A6B07">
      <w:pPr>
        <w:widowControl w:val="0"/>
        <w:ind w:firstLine="709"/>
        <w:jc w:val="both"/>
        <w:rPr>
          <w:szCs w:val="24"/>
          <w:lang w:eastAsia="lt-LT"/>
        </w:rPr>
      </w:pPr>
      <w:r w:rsidRPr="00CB6CCE">
        <w:rPr>
          <w:szCs w:val="24"/>
          <w:lang w:eastAsia="lt-LT"/>
        </w:rPr>
        <w:t>33</w:t>
      </w:r>
      <w:r w:rsidR="008A6B07" w:rsidRPr="00CB6CCE">
        <w:rPr>
          <w:szCs w:val="24"/>
          <w:lang w:eastAsia="lt-LT"/>
        </w:rPr>
        <w:t>. Asmenys, norintys identifikuoti kapinėse artimųjų giminaičių, sutuoktinio (-ės), partnerio (-ės) kapą ir tapatybę jame palaidotų asmenų, kurių palaidojimo vietą žyminčių kapo paminklų, užrašų ant paminklų ar duomenų apie kapavietę (kapą) žurnale neišliko, turi:</w:t>
      </w:r>
    </w:p>
    <w:p w:rsidR="008A6B07" w:rsidRPr="00CB6CCE" w:rsidRDefault="00C1038B" w:rsidP="008A6B07">
      <w:pPr>
        <w:widowControl w:val="0"/>
        <w:ind w:firstLine="720"/>
        <w:jc w:val="both"/>
        <w:rPr>
          <w:szCs w:val="24"/>
          <w:lang w:eastAsia="lt-LT"/>
        </w:rPr>
      </w:pPr>
      <w:r w:rsidRPr="00CB6CCE">
        <w:rPr>
          <w:szCs w:val="24"/>
          <w:lang w:eastAsia="lt-LT"/>
        </w:rPr>
        <w:t>33</w:t>
      </w:r>
      <w:r w:rsidR="008A6B07" w:rsidRPr="00CB6CCE">
        <w:rPr>
          <w:szCs w:val="24"/>
          <w:lang w:eastAsia="lt-LT"/>
        </w:rPr>
        <w:t>.1. pateikti rašytinį prašymą (4 priedas) Anykščių rajono savivaldybės administracijos direktoriui;</w:t>
      </w:r>
    </w:p>
    <w:p w:rsidR="008A6B07" w:rsidRPr="00CB6CCE" w:rsidRDefault="00C1038B" w:rsidP="008A6B07">
      <w:pPr>
        <w:widowControl w:val="0"/>
        <w:ind w:firstLine="720"/>
        <w:jc w:val="both"/>
        <w:rPr>
          <w:szCs w:val="24"/>
          <w:lang w:eastAsia="lt-LT"/>
        </w:rPr>
      </w:pPr>
      <w:r w:rsidRPr="00CB6CCE">
        <w:rPr>
          <w:szCs w:val="24"/>
          <w:lang w:eastAsia="lt-LT"/>
        </w:rPr>
        <w:t>33</w:t>
      </w:r>
      <w:r w:rsidR="008A6B07" w:rsidRPr="00CB6CCE">
        <w:rPr>
          <w:szCs w:val="24"/>
          <w:lang w:eastAsia="lt-LT"/>
        </w:rPr>
        <w:t>.2. prašyme nurodyti giminystės ryšius ir jiems žinomas aplinkybes, dėl kurių neišliko duomenų apie kapavietę (kapą);</w:t>
      </w:r>
    </w:p>
    <w:p w:rsidR="008A6B07" w:rsidRPr="00CB6CCE" w:rsidRDefault="00C1038B" w:rsidP="008A6B07">
      <w:pPr>
        <w:widowControl w:val="0"/>
        <w:ind w:firstLine="709"/>
        <w:jc w:val="both"/>
        <w:rPr>
          <w:szCs w:val="24"/>
          <w:lang w:eastAsia="lt-LT"/>
        </w:rPr>
      </w:pPr>
      <w:r w:rsidRPr="00CB6CCE">
        <w:rPr>
          <w:szCs w:val="24"/>
          <w:lang w:eastAsia="lt-LT"/>
        </w:rPr>
        <w:t>33</w:t>
      </w:r>
      <w:r w:rsidR="008A6B07" w:rsidRPr="00CB6CCE">
        <w:rPr>
          <w:szCs w:val="24"/>
          <w:lang w:eastAsia="lt-LT"/>
        </w:rPr>
        <w:t>.3. pateikti visus turimus duomenis apie kapavietę (kapą) ir joje (jame) palaidotus asmenis. Prie prašymo pridedami turimi dokumentai (išrašai iš bažnytinių registravimo knygų, išduoti mirties liudijimai, nuotraukos ir kita), patvirtinantys pateiktus duomenis.</w:t>
      </w:r>
    </w:p>
    <w:p w:rsidR="008A6B07" w:rsidRPr="00CB6CCE" w:rsidRDefault="00C1038B" w:rsidP="008A6B07">
      <w:pPr>
        <w:ind w:firstLine="744"/>
        <w:jc w:val="both"/>
        <w:rPr>
          <w:b/>
          <w:szCs w:val="24"/>
          <w:lang w:eastAsia="lt-LT"/>
        </w:rPr>
      </w:pPr>
      <w:r w:rsidRPr="00CB6CCE">
        <w:rPr>
          <w:szCs w:val="24"/>
          <w:lang w:eastAsia="lt-LT"/>
        </w:rPr>
        <w:t>33</w:t>
      </w:r>
      <w:r w:rsidR="008A6B07" w:rsidRPr="00CB6CCE">
        <w:rPr>
          <w:szCs w:val="24"/>
          <w:lang w:eastAsia="lt-LT"/>
        </w:rPr>
        <w:t>.4. pateikti religinės bendruomenės ar bendrijos sutikimą, kai identifikuojama kapavietė (kapas) yra konfesinėse kapinėse</w:t>
      </w:r>
      <w:r w:rsidR="008A6B07" w:rsidRPr="00CB6CCE">
        <w:rPr>
          <w:b/>
          <w:szCs w:val="24"/>
          <w:lang w:eastAsia="lt-LT"/>
        </w:rPr>
        <w:t>.</w:t>
      </w:r>
    </w:p>
    <w:p w:rsidR="008A6B07" w:rsidRPr="00CB6CCE" w:rsidRDefault="00C1038B" w:rsidP="008A6B07">
      <w:pPr>
        <w:ind w:firstLine="720"/>
        <w:jc w:val="both"/>
        <w:rPr>
          <w:b/>
          <w:szCs w:val="24"/>
          <w:lang w:eastAsia="lt-LT"/>
        </w:rPr>
      </w:pPr>
      <w:r w:rsidRPr="00CB6CCE">
        <w:rPr>
          <w:szCs w:val="24"/>
          <w:lang w:eastAsia="lt-LT"/>
        </w:rPr>
        <w:t>34</w:t>
      </w:r>
      <w:r w:rsidR="008A6B07" w:rsidRPr="00CB6CCE">
        <w:rPr>
          <w:szCs w:val="24"/>
          <w:lang w:eastAsia="lt-LT"/>
        </w:rPr>
        <w:t>. Sprendimą dėl kapavietės (kapo) identifikavimo per 20 darbo dienų nuo prašymo pateikimo priima Administracijos direktoriaus įsakymu sudaryta komisija, suderinusi su atitinkama religine bendruomene ar bendrija (šių</w:t>
      </w:r>
      <w:r w:rsidRPr="00CB6CCE">
        <w:rPr>
          <w:szCs w:val="24"/>
          <w:lang w:eastAsia="lt-LT"/>
        </w:rPr>
        <w:t xml:space="preserve"> taisyklių 33</w:t>
      </w:r>
      <w:r w:rsidR="008A6B07" w:rsidRPr="00CB6CCE">
        <w:rPr>
          <w:szCs w:val="24"/>
          <w:lang w:eastAsia="lt-LT"/>
        </w:rPr>
        <w:t>.4 papunktis).</w:t>
      </w:r>
      <w:r w:rsidR="008A6B07" w:rsidRPr="00CB6CCE">
        <w:rPr>
          <w:b/>
          <w:szCs w:val="24"/>
          <w:lang w:eastAsia="lt-LT"/>
        </w:rPr>
        <w:t xml:space="preserve"> </w:t>
      </w:r>
    </w:p>
    <w:p w:rsidR="008A6B07" w:rsidRPr="00CB6CCE" w:rsidRDefault="008A6B07" w:rsidP="008A6B07">
      <w:pPr>
        <w:ind w:firstLine="720"/>
        <w:jc w:val="both"/>
        <w:rPr>
          <w:szCs w:val="24"/>
          <w:lang w:eastAsia="lt-LT"/>
        </w:rPr>
      </w:pPr>
      <w:r w:rsidRPr="00CB6CCE">
        <w:rPr>
          <w:szCs w:val="24"/>
          <w:lang w:eastAsia="lt-LT"/>
        </w:rPr>
        <w:t>Šiuo atveju palaidoto asmens tapatybei nustatyti ekshumacija ir biologiniai – medicininiai tyrimai neatliekami. Apie priimtą sprendimą Savivaldybės administracija per 5 darbo dienas</w:t>
      </w:r>
      <w:r w:rsidRPr="00CB6CCE">
        <w:rPr>
          <w:b/>
          <w:szCs w:val="24"/>
          <w:lang w:eastAsia="lt-LT"/>
        </w:rPr>
        <w:t xml:space="preserve"> </w:t>
      </w:r>
      <w:r w:rsidRPr="00CB6CCE">
        <w:rPr>
          <w:szCs w:val="24"/>
          <w:lang w:eastAsia="lt-LT"/>
        </w:rPr>
        <w:t>raštu</w:t>
      </w:r>
      <w:r w:rsidRPr="00CB6CCE">
        <w:rPr>
          <w:b/>
          <w:szCs w:val="24"/>
          <w:lang w:eastAsia="lt-LT"/>
        </w:rPr>
        <w:t xml:space="preserve"> </w:t>
      </w:r>
      <w:r w:rsidRPr="00CB6CCE">
        <w:rPr>
          <w:szCs w:val="24"/>
          <w:lang w:eastAsia="lt-LT"/>
        </w:rPr>
        <w:t>informuoja prašymą pateikusį asmenį, ir kapinių prižiūrėtoją, kuris identifikuotos kapavietės (kapo) duomenis įrašo žurnale, jeigu priimant sprendimą buvo identifikuota kapavietė (kapas).</w:t>
      </w:r>
    </w:p>
    <w:p w:rsidR="008A6B07" w:rsidRPr="00CB6CCE" w:rsidRDefault="008A6B07" w:rsidP="008A6B07">
      <w:pPr>
        <w:ind w:firstLine="720"/>
        <w:jc w:val="both"/>
        <w:rPr>
          <w:szCs w:val="24"/>
          <w:lang w:eastAsia="lt-LT"/>
        </w:rPr>
      </w:pPr>
      <w:r w:rsidRPr="00CB6CCE">
        <w:rPr>
          <w:szCs w:val="24"/>
          <w:lang w:eastAsia="lt-LT"/>
        </w:rPr>
        <w:t xml:space="preserve">Apie priimtą sprendimą (jeigu reikia) papildomai raštu informuojama atitinkama religinė bendruomenė ar bendrija, Kultūros paveldo departamentas. </w:t>
      </w:r>
    </w:p>
    <w:p w:rsidR="008A6B07" w:rsidRPr="00CB6CCE" w:rsidRDefault="00C1038B" w:rsidP="008A6B07">
      <w:pPr>
        <w:ind w:firstLine="720"/>
        <w:jc w:val="both"/>
        <w:rPr>
          <w:szCs w:val="24"/>
          <w:lang w:eastAsia="lt-LT"/>
        </w:rPr>
      </w:pPr>
      <w:r w:rsidRPr="00CB6CCE">
        <w:rPr>
          <w:szCs w:val="24"/>
          <w:lang w:eastAsia="lt-LT"/>
        </w:rPr>
        <w:t>35. Šių taisyklių 34</w:t>
      </w:r>
      <w:r w:rsidR="008A6B07" w:rsidRPr="00CB6CCE">
        <w:rPr>
          <w:szCs w:val="24"/>
          <w:lang w:eastAsia="lt-LT"/>
        </w:rPr>
        <w:t xml:space="preserve"> punkte nurodyta komisija teikia Administracijos direktoriui išvadas dėl netvarkomų kapaviečių paskelbimo neprižiūrimomis, nagrinėja kitus su laidojimu, kapinių priežiūra susijusius klausimus.</w:t>
      </w:r>
    </w:p>
    <w:p w:rsidR="008A6B07" w:rsidRPr="00CB6CCE" w:rsidRDefault="008A6B07" w:rsidP="00CC08C6">
      <w:pPr>
        <w:widowControl w:val="0"/>
        <w:jc w:val="both"/>
        <w:rPr>
          <w:rFonts w:eastAsia="Arial Unicode MS"/>
          <w:b/>
          <w:bCs/>
          <w:szCs w:val="24"/>
          <w:lang w:eastAsia="lt-LT"/>
        </w:rPr>
      </w:pPr>
    </w:p>
    <w:p w:rsidR="007456F8" w:rsidRPr="00CB6CCE" w:rsidRDefault="008A6B07">
      <w:pPr>
        <w:tabs>
          <w:tab w:val="left" w:pos="360"/>
          <w:tab w:val="left" w:pos="851"/>
          <w:tab w:val="left" w:pos="1134"/>
        </w:tabs>
        <w:jc w:val="center"/>
        <w:rPr>
          <w:b/>
        </w:rPr>
      </w:pPr>
      <w:r w:rsidRPr="00CB6CCE">
        <w:rPr>
          <w:b/>
        </w:rPr>
        <w:t>VII</w:t>
      </w:r>
      <w:r w:rsidR="001E021A">
        <w:rPr>
          <w:b/>
        </w:rPr>
        <w:t>I</w:t>
      </w:r>
      <w:r w:rsidR="002F6C00" w:rsidRPr="00CB6CCE">
        <w:rPr>
          <w:b/>
        </w:rPr>
        <w:t xml:space="preserve"> SKYRIUS</w:t>
      </w:r>
    </w:p>
    <w:p w:rsidR="007456F8" w:rsidRPr="00CB6CCE" w:rsidRDefault="002F6C00">
      <w:pPr>
        <w:tabs>
          <w:tab w:val="left" w:pos="360"/>
          <w:tab w:val="left" w:pos="851"/>
          <w:tab w:val="left" w:pos="1134"/>
        </w:tabs>
        <w:jc w:val="center"/>
        <w:rPr>
          <w:b/>
        </w:rPr>
      </w:pPr>
      <w:r w:rsidRPr="00CB6CCE">
        <w:rPr>
          <w:b/>
        </w:rPr>
        <w:t>BAIGIAMOSIOS NUOSTATOS</w:t>
      </w:r>
    </w:p>
    <w:p w:rsidR="007456F8" w:rsidRPr="00CB6CCE" w:rsidRDefault="007456F8">
      <w:pPr>
        <w:tabs>
          <w:tab w:val="left" w:pos="360"/>
          <w:tab w:val="left" w:pos="851"/>
          <w:tab w:val="left" w:pos="1134"/>
        </w:tabs>
        <w:jc w:val="center"/>
        <w:rPr>
          <w:b/>
        </w:rPr>
      </w:pPr>
    </w:p>
    <w:p w:rsidR="007456F8" w:rsidRPr="00CB6CCE" w:rsidRDefault="00C1038B">
      <w:pPr>
        <w:tabs>
          <w:tab w:val="left" w:pos="709"/>
          <w:tab w:val="left" w:pos="993"/>
        </w:tabs>
        <w:ind w:left="-142" w:firstLine="568"/>
        <w:jc w:val="both"/>
        <w:rPr>
          <w:bCs/>
          <w:szCs w:val="24"/>
          <w:lang w:eastAsia="lt-LT"/>
        </w:rPr>
      </w:pPr>
      <w:r w:rsidRPr="00CB6CCE">
        <w:rPr>
          <w:bCs/>
          <w:szCs w:val="24"/>
          <w:lang w:eastAsia="lt-LT"/>
        </w:rPr>
        <w:t xml:space="preserve">   36. </w:t>
      </w:r>
      <w:r w:rsidR="002F6C00" w:rsidRPr="00CB6CCE">
        <w:t xml:space="preserve">Asmenys, pažeidę </w:t>
      </w:r>
      <w:r w:rsidR="00AD0D4D" w:rsidRPr="00CB6CCE">
        <w:t>A</w:t>
      </w:r>
      <w:r w:rsidR="002F6C00" w:rsidRPr="00CB6CCE">
        <w:t>prašo reikalavimus, atsako Lietuvos Respublikos įstatymų nustatyta tvarka.</w:t>
      </w:r>
    </w:p>
    <w:p w:rsidR="00D76C1D" w:rsidRPr="00CB6CCE" w:rsidRDefault="00C1038B" w:rsidP="00894520">
      <w:pPr>
        <w:tabs>
          <w:tab w:val="left" w:pos="709"/>
          <w:tab w:val="left" w:pos="993"/>
        </w:tabs>
        <w:ind w:left="-142" w:firstLine="568"/>
        <w:jc w:val="both"/>
        <w:rPr>
          <w:rFonts w:eastAsia="Calibri"/>
          <w:szCs w:val="24"/>
          <w:lang w:eastAsia="lt-LT"/>
        </w:rPr>
      </w:pPr>
      <w:r w:rsidRPr="00CB6CCE">
        <w:rPr>
          <w:bCs/>
          <w:szCs w:val="24"/>
          <w:lang w:eastAsia="lt-LT"/>
        </w:rPr>
        <w:t xml:space="preserve">  37. </w:t>
      </w:r>
      <w:r w:rsidR="00D76C1D" w:rsidRPr="00CB6CCE">
        <w:rPr>
          <w:rFonts w:eastAsia="Calibri"/>
          <w:szCs w:val="24"/>
          <w:lang w:eastAsia="lt-LT"/>
        </w:rPr>
        <w:t xml:space="preserve">Paskyrus kitus asmenis, atsakingus už leidimų laidoti išdavimą </w:t>
      </w:r>
      <w:r w:rsidR="00257FDF" w:rsidRPr="00CB6CCE">
        <w:rPr>
          <w:rFonts w:eastAsia="Calibri"/>
          <w:szCs w:val="24"/>
          <w:lang w:eastAsia="lt-LT"/>
        </w:rPr>
        <w:t>S</w:t>
      </w:r>
      <w:r w:rsidR="00D76C1D" w:rsidRPr="00CB6CCE">
        <w:rPr>
          <w:rFonts w:eastAsia="Calibri"/>
          <w:szCs w:val="24"/>
          <w:lang w:eastAsia="lt-LT"/>
        </w:rPr>
        <w:t>avivaldybės teritorijoje, buvę atsakingi asmenys</w:t>
      </w:r>
      <w:r w:rsidR="00894520" w:rsidRPr="00CB6CCE">
        <w:rPr>
          <w:rFonts w:eastAsia="Calibri"/>
          <w:szCs w:val="24"/>
          <w:lang w:eastAsia="lt-LT"/>
        </w:rPr>
        <w:t>,</w:t>
      </w:r>
      <w:r w:rsidR="00D76C1D" w:rsidRPr="00CB6CCE">
        <w:rPr>
          <w:rFonts w:eastAsia="Calibri"/>
          <w:szCs w:val="24"/>
          <w:lang w:eastAsia="lt-LT"/>
        </w:rPr>
        <w:t xml:space="preserve"> pagal perdavimo ir priėmimo aktą</w:t>
      </w:r>
      <w:r w:rsidR="00894520" w:rsidRPr="00CB6CCE">
        <w:rPr>
          <w:rFonts w:eastAsia="Calibri"/>
          <w:szCs w:val="24"/>
          <w:lang w:eastAsia="lt-LT"/>
        </w:rPr>
        <w:t>,</w:t>
      </w:r>
      <w:r w:rsidR="00D76C1D" w:rsidRPr="00CB6CCE">
        <w:rPr>
          <w:rFonts w:eastAsia="Calibri"/>
          <w:szCs w:val="24"/>
          <w:lang w:eastAsia="lt-LT"/>
        </w:rPr>
        <w:t xml:space="preserve"> perduoda visus dokumentus, susijusius su leidimų laidoti išdavimu.</w:t>
      </w:r>
    </w:p>
    <w:p w:rsidR="0018340F" w:rsidRPr="00CB6CCE" w:rsidRDefault="0018340F" w:rsidP="0018340F">
      <w:pPr>
        <w:ind w:left="-142"/>
        <w:jc w:val="both"/>
        <w:rPr>
          <w:szCs w:val="24"/>
          <w:lang w:eastAsia="lt-LT"/>
        </w:rPr>
      </w:pPr>
      <w:r w:rsidRPr="00CB6CCE">
        <w:rPr>
          <w:szCs w:val="24"/>
          <w:lang w:eastAsia="lt-LT"/>
        </w:rPr>
        <w:t xml:space="preserve">          </w:t>
      </w:r>
      <w:r w:rsidR="00C1038B" w:rsidRPr="00CB6CCE">
        <w:rPr>
          <w:szCs w:val="24"/>
          <w:lang w:eastAsia="lt-LT"/>
        </w:rPr>
        <w:t xml:space="preserve"> 38. </w:t>
      </w:r>
      <w:r w:rsidRPr="00CB6CCE">
        <w:rPr>
          <w:szCs w:val="24"/>
          <w:lang w:eastAsia="lt-LT"/>
        </w:rPr>
        <w:t>Anykščių rajono savivaldybės administracijos direktoriaus įgalioti asmenys, vadovaudamiesi šiomis taisyklėmis, kitais teisės aktais, reglamentuojančiais žmonių palaikų laidojimą, organizuoja kapinių priežiūrą, koordinuoja ir kontroliuoja kapinių prižiūrėtojo darbą.</w:t>
      </w:r>
    </w:p>
    <w:p w:rsidR="00D76C1D" w:rsidRPr="00CB6CCE" w:rsidRDefault="00D76C1D" w:rsidP="000F1562">
      <w:pPr>
        <w:jc w:val="both"/>
        <w:rPr>
          <w:szCs w:val="24"/>
          <w:lang w:eastAsia="lt-LT"/>
        </w:rPr>
      </w:pPr>
    </w:p>
    <w:p w:rsidR="007456F8" w:rsidRPr="00CB6CCE" w:rsidRDefault="007456F8">
      <w:pPr>
        <w:tabs>
          <w:tab w:val="left" w:pos="709"/>
        </w:tabs>
        <w:jc w:val="center"/>
        <w:rPr>
          <w:bCs/>
          <w:szCs w:val="24"/>
          <w:lang w:eastAsia="lt-LT"/>
        </w:rPr>
      </w:pPr>
    </w:p>
    <w:p w:rsidR="007456F8" w:rsidRPr="00CB6CCE" w:rsidRDefault="002F6C00" w:rsidP="002F6C00">
      <w:pPr>
        <w:tabs>
          <w:tab w:val="left" w:pos="709"/>
        </w:tabs>
        <w:jc w:val="center"/>
      </w:pPr>
      <w:r w:rsidRPr="00CB6CCE">
        <w:rPr>
          <w:bCs/>
          <w:szCs w:val="24"/>
          <w:lang w:eastAsia="lt-LT"/>
        </w:rPr>
        <w:t>___________________</w:t>
      </w:r>
    </w:p>
    <w:p w:rsidR="002F6C00" w:rsidRPr="00CB6CCE" w:rsidRDefault="002F6C00">
      <w:pPr>
        <w:ind w:left="4962"/>
        <w:jc w:val="both"/>
        <w:sectPr w:rsidR="002F6C00" w:rsidRPr="00CB6CCE" w:rsidSect="001664EC">
          <w:headerReference w:type="even" r:id="rId10"/>
          <w:headerReference w:type="default" r:id="rId11"/>
          <w:type w:val="continuous"/>
          <w:pgSz w:w="11906" w:h="16838" w:code="9"/>
          <w:pgMar w:top="993" w:right="567" w:bottom="1134" w:left="1701" w:header="1134" w:footer="726" w:gutter="0"/>
          <w:cols w:space="1296"/>
          <w:titlePg/>
          <w:docGrid w:linePitch="360"/>
        </w:sectPr>
      </w:pPr>
    </w:p>
    <w:p w:rsidR="004A7E9E" w:rsidRPr="00CB6CCE" w:rsidRDefault="004A7E9E" w:rsidP="004A7E9E">
      <w:pPr>
        <w:ind w:left="5103"/>
        <w:jc w:val="both"/>
        <w:rPr>
          <w:rFonts w:eastAsia="Arial Unicode MS"/>
          <w:sz w:val="22"/>
          <w:szCs w:val="22"/>
          <w:lang w:eastAsia="lt-LT"/>
        </w:rPr>
      </w:pPr>
      <w:r w:rsidRPr="00CB6CCE">
        <w:rPr>
          <w:rFonts w:eastAsia="Arial Unicode MS"/>
          <w:sz w:val="22"/>
          <w:szCs w:val="22"/>
          <w:lang w:eastAsia="lt-LT"/>
        </w:rPr>
        <w:t>Leidimų laidoti išdavimo, laidojimo ir kapinių priežiūros bei lankymo, kapaviečių (kapų) identifikavimo, leidimo laidoti neprižiūrimose kapavietėse išdavimo Anykščių rajono savivaldybės teritorijoje tvarkos aprašo</w:t>
      </w:r>
      <w:r w:rsidRPr="00CB6CCE">
        <w:rPr>
          <w:sz w:val="22"/>
          <w:szCs w:val="22"/>
          <w:lang w:eastAsia="lt-LT"/>
        </w:rPr>
        <w:t xml:space="preserve"> </w:t>
      </w:r>
    </w:p>
    <w:p w:rsidR="004A7E9E" w:rsidRPr="00CB6CCE" w:rsidRDefault="004A7E9E" w:rsidP="004A7E9E">
      <w:pPr>
        <w:ind w:left="5103"/>
        <w:rPr>
          <w:rFonts w:eastAsia="Arial Unicode MS"/>
          <w:sz w:val="22"/>
          <w:szCs w:val="22"/>
          <w:lang w:eastAsia="lt-LT"/>
        </w:rPr>
      </w:pPr>
      <w:r w:rsidRPr="00CB6CCE">
        <w:rPr>
          <w:rFonts w:eastAsia="Arial Unicode MS"/>
          <w:sz w:val="22"/>
          <w:szCs w:val="22"/>
          <w:lang w:eastAsia="lt-LT"/>
        </w:rPr>
        <w:t>1 priedas</w:t>
      </w:r>
    </w:p>
    <w:p w:rsidR="004A7E9E" w:rsidRPr="00CB6CCE" w:rsidRDefault="004A7E9E" w:rsidP="004A7E9E">
      <w:pPr>
        <w:rPr>
          <w:rFonts w:eastAsia="Arial Unicode MS"/>
          <w:b/>
          <w:szCs w:val="24"/>
          <w:lang w:eastAsia="lt-LT"/>
        </w:rPr>
      </w:pPr>
    </w:p>
    <w:p w:rsidR="004A7E9E" w:rsidRPr="00CB6CCE" w:rsidRDefault="004A7E9E" w:rsidP="004A7E9E">
      <w:pPr>
        <w:jc w:val="center"/>
        <w:rPr>
          <w:szCs w:val="24"/>
          <w:lang w:eastAsia="lt-LT"/>
        </w:rPr>
      </w:pPr>
      <w:r w:rsidRPr="00CB6CCE">
        <w:rPr>
          <w:szCs w:val="24"/>
          <w:lang w:eastAsia="lt-LT"/>
        </w:rPr>
        <w:t>___________________________________</w:t>
      </w:r>
    </w:p>
    <w:p w:rsidR="004A7E9E" w:rsidRPr="00CB6CCE" w:rsidRDefault="004A7E9E" w:rsidP="004A7E9E">
      <w:pPr>
        <w:jc w:val="center"/>
        <w:rPr>
          <w:sz w:val="20"/>
          <w:szCs w:val="24"/>
          <w:lang w:eastAsia="lt-LT"/>
        </w:rPr>
      </w:pPr>
      <w:r w:rsidRPr="00CB6CCE">
        <w:rPr>
          <w:sz w:val="20"/>
          <w:szCs w:val="24"/>
          <w:lang w:eastAsia="lt-LT"/>
        </w:rPr>
        <w:t>(dokumento sudarytojo pavadinimas)</w:t>
      </w:r>
    </w:p>
    <w:p w:rsidR="004A7E9E" w:rsidRPr="00CB6CCE" w:rsidRDefault="004A7E9E" w:rsidP="004A7E9E">
      <w:pPr>
        <w:ind w:firstLine="62"/>
        <w:jc w:val="center"/>
        <w:rPr>
          <w:szCs w:val="24"/>
          <w:lang w:eastAsia="lt-LT"/>
        </w:rPr>
      </w:pPr>
    </w:p>
    <w:p w:rsidR="004A7E9E" w:rsidRPr="00CB6CCE" w:rsidRDefault="004A7E9E" w:rsidP="004A7E9E">
      <w:pPr>
        <w:jc w:val="center"/>
        <w:rPr>
          <w:szCs w:val="24"/>
          <w:lang w:eastAsia="lt-LT"/>
        </w:rPr>
      </w:pPr>
      <w:r w:rsidRPr="00CB6CCE">
        <w:rPr>
          <w:b/>
          <w:bCs/>
          <w:szCs w:val="24"/>
          <w:lang w:eastAsia="lt-LT"/>
        </w:rPr>
        <w:t>LEIDIMAS LAIDOTI</w:t>
      </w:r>
    </w:p>
    <w:p w:rsidR="004A7E9E" w:rsidRPr="00CB6CCE" w:rsidRDefault="004A7E9E" w:rsidP="004A7E9E">
      <w:pPr>
        <w:ind w:firstLine="62"/>
        <w:jc w:val="center"/>
        <w:rPr>
          <w:szCs w:val="24"/>
          <w:lang w:eastAsia="lt-LT"/>
        </w:rPr>
      </w:pPr>
    </w:p>
    <w:p w:rsidR="004A7E9E" w:rsidRPr="00CB6CCE" w:rsidRDefault="004A7E9E" w:rsidP="004A7E9E">
      <w:pPr>
        <w:jc w:val="center"/>
        <w:rPr>
          <w:szCs w:val="24"/>
          <w:lang w:eastAsia="lt-LT"/>
        </w:rPr>
      </w:pPr>
      <w:r w:rsidRPr="00CB6CCE">
        <w:rPr>
          <w:b/>
          <w:bCs/>
          <w:szCs w:val="24"/>
          <w:lang w:eastAsia="lt-LT"/>
        </w:rPr>
        <w:t xml:space="preserve">_______________ </w:t>
      </w:r>
      <w:r w:rsidRPr="00CB6CCE">
        <w:rPr>
          <w:szCs w:val="24"/>
          <w:lang w:eastAsia="lt-LT"/>
        </w:rPr>
        <w:t>Nr.</w:t>
      </w:r>
      <w:r w:rsidRPr="00CB6CCE">
        <w:rPr>
          <w:b/>
          <w:bCs/>
          <w:szCs w:val="24"/>
          <w:lang w:eastAsia="lt-LT"/>
        </w:rPr>
        <w:t xml:space="preserve"> _________</w:t>
      </w:r>
    </w:p>
    <w:p w:rsidR="004A7E9E" w:rsidRPr="00CB6CCE" w:rsidRDefault="004A7E9E" w:rsidP="004A7E9E">
      <w:pPr>
        <w:ind w:left="3402"/>
        <w:rPr>
          <w:sz w:val="20"/>
          <w:szCs w:val="24"/>
          <w:lang w:eastAsia="lt-LT"/>
        </w:rPr>
      </w:pPr>
      <w:r w:rsidRPr="00CB6CCE">
        <w:rPr>
          <w:sz w:val="20"/>
          <w:szCs w:val="24"/>
          <w:lang w:eastAsia="lt-LT"/>
        </w:rPr>
        <w:t>(data)</w:t>
      </w:r>
    </w:p>
    <w:p w:rsidR="004A7E9E" w:rsidRPr="00CB6CCE" w:rsidRDefault="004A7E9E" w:rsidP="004A7E9E">
      <w:pPr>
        <w:jc w:val="center"/>
        <w:rPr>
          <w:szCs w:val="24"/>
          <w:lang w:eastAsia="lt-LT"/>
        </w:rPr>
      </w:pPr>
      <w:r w:rsidRPr="00CB6CCE">
        <w:rPr>
          <w:szCs w:val="24"/>
          <w:lang w:eastAsia="lt-LT"/>
        </w:rPr>
        <w:t>______________</w:t>
      </w:r>
    </w:p>
    <w:p w:rsidR="004A7E9E" w:rsidRPr="00CB6CCE" w:rsidRDefault="004A7E9E" w:rsidP="004A7E9E">
      <w:pPr>
        <w:jc w:val="center"/>
        <w:rPr>
          <w:sz w:val="20"/>
          <w:szCs w:val="24"/>
          <w:lang w:eastAsia="lt-LT"/>
        </w:rPr>
      </w:pPr>
      <w:r w:rsidRPr="00CB6CCE">
        <w:rPr>
          <w:sz w:val="20"/>
          <w:szCs w:val="24"/>
          <w:lang w:eastAsia="lt-LT"/>
        </w:rPr>
        <w:t>(sudarymo vieta)</w:t>
      </w:r>
    </w:p>
    <w:p w:rsidR="004A7E9E" w:rsidRPr="00CB6CCE" w:rsidRDefault="004A7E9E" w:rsidP="004A7E9E">
      <w:pPr>
        <w:ind w:firstLine="62"/>
        <w:jc w:val="center"/>
        <w:rPr>
          <w:szCs w:val="24"/>
          <w:lang w:eastAsia="lt-LT"/>
        </w:rPr>
      </w:pPr>
    </w:p>
    <w:p w:rsidR="004A7E9E" w:rsidRPr="00CB6CCE" w:rsidRDefault="004A7E9E" w:rsidP="004A7E9E">
      <w:pPr>
        <w:suppressAutoHyphens/>
        <w:ind w:firstLine="567"/>
        <w:jc w:val="both"/>
        <w:rPr>
          <w:rFonts w:cs="Tahoma"/>
          <w:sz w:val="20"/>
          <w:szCs w:val="24"/>
          <w:lang w:eastAsia="ar-SA"/>
        </w:rPr>
      </w:pPr>
      <w:r w:rsidRPr="00CB6CCE">
        <w:rPr>
          <w:rFonts w:cs="Tahoma"/>
          <w:szCs w:val="24"/>
          <w:lang w:eastAsia="ar-SA"/>
        </w:rPr>
        <w:t>Atsižvelgiant į</w:t>
      </w:r>
      <w:r w:rsidRPr="00CB6CCE">
        <w:rPr>
          <w:rFonts w:cs="Tahoma"/>
          <w:sz w:val="20"/>
          <w:szCs w:val="24"/>
          <w:lang w:eastAsia="ar-SA"/>
        </w:rPr>
        <w:t xml:space="preserve"> _______________ </w:t>
      </w:r>
      <w:r w:rsidRPr="00CB6CCE">
        <w:rPr>
          <w:rFonts w:cs="Tahoma"/>
          <w:szCs w:val="24"/>
          <w:lang w:eastAsia="ar-SA"/>
        </w:rPr>
        <w:t>Nr.</w:t>
      </w:r>
      <w:r w:rsidRPr="00CB6CCE">
        <w:rPr>
          <w:rFonts w:cs="Tahoma"/>
          <w:sz w:val="20"/>
          <w:szCs w:val="24"/>
          <w:lang w:eastAsia="ar-SA"/>
        </w:rPr>
        <w:t xml:space="preserve"> ____________________ </w:t>
      </w:r>
      <w:r w:rsidRPr="00CB6CCE">
        <w:rPr>
          <w:rFonts w:cs="Tahoma"/>
          <w:szCs w:val="24"/>
          <w:lang w:eastAsia="ar-SA"/>
        </w:rPr>
        <w:t xml:space="preserve">gautą </w:t>
      </w:r>
      <w:r w:rsidRPr="00CB6CCE">
        <w:rPr>
          <w:rFonts w:cs="Tahoma"/>
          <w:sz w:val="20"/>
          <w:szCs w:val="24"/>
          <w:lang w:eastAsia="ar-SA"/>
        </w:rPr>
        <w:t>___________________________</w:t>
      </w:r>
    </w:p>
    <w:p w:rsidR="004A7E9E" w:rsidRPr="00CB6CCE" w:rsidRDefault="004A7E9E" w:rsidP="004A7E9E">
      <w:pPr>
        <w:suppressAutoHyphens/>
        <w:ind w:firstLine="1364"/>
        <w:jc w:val="center"/>
        <w:rPr>
          <w:rFonts w:cs="Tahoma"/>
          <w:sz w:val="20"/>
          <w:lang w:eastAsia="ar-SA"/>
        </w:rPr>
      </w:pPr>
      <w:r w:rsidRPr="00CB6CCE">
        <w:rPr>
          <w:rFonts w:cs="Tahoma"/>
          <w:sz w:val="20"/>
          <w:lang w:eastAsia="ar-SA"/>
        </w:rPr>
        <w:t xml:space="preserve">(prašymo gavimo data)           (gavimo registracijos numeris)            (laidojančio asmens: </w:t>
      </w:r>
    </w:p>
    <w:p w:rsidR="004A7E9E" w:rsidRPr="00CB6CCE" w:rsidRDefault="004A7E9E" w:rsidP="004A7E9E">
      <w:pPr>
        <w:suppressAutoHyphens/>
        <w:rPr>
          <w:rFonts w:cs="Tahoma"/>
          <w:sz w:val="10"/>
          <w:szCs w:val="10"/>
          <w:lang w:eastAsia="ar-SA"/>
        </w:rPr>
      </w:pPr>
    </w:p>
    <w:p w:rsidR="004A7E9E" w:rsidRPr="00CB6CCE" w:rsidRDefault="004A7E9E" w:rsidP="004A7E9E">
      <w:pPr>
        <w:suppressAutoHyphens/>
        <w:jc w:val="both"/>
        <w:rPr>
          <w:rFonts w:cs="Tahoma"/>
          <w:sz w:val="20"/>
          <w:lang w:eastAsia="ar-SA"/>
        </w:rPr>
      </w:pPr>
      <w:r w:rsidRPr="00CB6CCE">
        <w:rPr>
          <w:rFonts w:cs="Tahoma"/>
          <w:sz w:val="20"/>
          <w:szCs w:val="24"/>
          <w:lang w:eastAsia="ar-SA"/>
        </w:rPr>
        <w:t xml:space="preserve">_______________________________________________________________________ </w:t>
      </w:r>
      <w:r w:rsidRPr="00CB6CCE">
        <w:rPr>
          <w:rFonts w:cs="Tahoma"/>
          <w:szCs w:val="24"/>
          <w:lang w:eastAsia="ar-SA"/>
        </w:rPr>
        <w:t>prašymą ir fizinio asmens</w:t>
      </w:r>
      <w:r w:rsidRPr="00CB6CCE">
        <w:rPr>
          <w:rFonts w:cs="Tahoma"/>
          <w:sz w:val="20"/>
          <w:lang w:eastAsia="ar-SA"/>
        </w:rPr>
        <w:t xml:space="preserve"> vardas ir pavardė, </w:t>
      </w:r>
      <w:r w:rsidRPr="00CB6CCE">
        <w:rPr>
          <w:sz w:val="20"/>
          <w:lang w:eastAsia="lt-LT"/>
        </w:rPr>
        <w:t xml:space="preserve">nuolatinės gyvenamosios vietos </w:t>
      </w:r>
      <w:r w:rsidRPr="00CB6CCE">
        <w:rPr>
          <w:rFonts w:cs="Tahoma"/>
          <w:sz w:val="20"/>
          <w:lang w:eastAsia="ar-SA"/>
        </w:rPr>
        <w:t>adresas; juridinio asmens pavadinimas, buveinė, teisinė forma)</w:t>
      </w:r>
    </w:p>
    <w:p w:rsidR="004A7E9E" w:rsidRPr="00CB6CCE" w:rsidRDefault="004A7E9E" w:rsidP="004A7E9E">
      <w:pPr>
        <w:suppressAutoHyphens/>
        <w:jc w:val="both"/>
        <w:rPr>
          <w:rFonts w:cs="Tahoma"/>
          <w:sz w:val="20"/>
          <w:szCs w:val="24"/>
          <w:lang w:eastAsia="ar-SA"/>
        </w:rPr>
      </w:pPr>
      <w:r w:rsidRPr="00CB6CCE">
        <w:rPr>
          <w:rFonts w:cs="Tahoma"/>
          <w:szCs w:val="24"/>
          <w:lang w:eastAsia="ar-SA"/>
        </w:rPr>
        <w:t>pateiktą medicininį mirties liudijimą,___________________________________ (jei prašoma</w:t>
      </w:r>
    </w:p>
    <w:p w:rsidR="004A7E9E" w:rsidRPr="00CB6CCE" w:rsidRDefault="004A7E9E" w:rsidP="004A7E9E">
      <w:pPr>
        <w:tabs>
          <w:tab w:val="left" w:pos="4466"/>
        </w:tabs>
        <w:suppressAutoHyphens/>
        <w:ind w:left="3402" w:firstLine="284"/>
        <w:jc w:val="both"/>
        <w:rPr>
          <w:rFonts w:cs="Tahoma"/>
          <w:sz w:val="20"/>
          <w:lang w:eastAsia="ar-SA"/>
        </w:rPr>
      </w:pPr>
      <w:r w:rsidRPr="00CB6CCE">
        <w:rPr>
          <w:rFonts w:cs="Tahoma"/>
          <w:sz w:val="20"/>
          <w:lang w:eastAsia="ar-SA"/>
        </w:rPr>
        <w:t>(medicininio mirties liudijimo data ir numeris)</w:t>
      </w:r>
    </w:p>
    <w:p w:rsidR="004A7E9E" w:rsidRPr="00CB6CCE" w:rsidRDefault="004A7E9E" w:rsidP="004A7E9E">
      <w:pPr>
        <w:suppressAutoHyphens/>
        <w:rPr>
          <w:rFonts w:cs="Tahoma"/>
          <w:sz w:val="10"/>
          <w:szCs w:val="10"/>
          <w:lang w:eastAsia="ar-SA"/>
        </w:rPr>
      </w:pPr>
    </w:p>
    <w:p w:rsidR="004A7E9E" w:rsidRPr="00CB6CCE" w:rsidRDefault="004A7E9E" w:rsidP="004A7E9E">
      <w:pPr>
        <w:suppressAutoHyphens/>
        <w:jc w:val="both"/>
        <w:rPr>
          <w:rFonts w:cs="Tahoma"/>
          <w:sz w:val="20"/>
          <w:szCs w:val="24"/>
          <w:lang w:eastAsia="ar-SA"/>
        </w:rPr>
      </w:pPr>
      <w:r w:rsidRPr="00CB6CCE">
        <w:rPr>
          <w:rFonts w:cs="Tahoma"/>
          <w:szCs w:val="24"/>
          <w:lang w:eastAsia="ar-SA"/>
        </w:rPr>
        <w:t>laidoti žmogaus vaisių (vaisius) iki 22-os nėštumo savaitės), pateiktą sveikatos apsaugos ministro patvirtintos formos medicinos dokumentų išrašą _________________</w:t>
      </w:r>
      <w:r w:rsidRPr="00CB6CCE">
        <w:rPr>
          <w:rFonts w:cs="Tahoma"/>
          <w:sz w:val="20"/>
          <w:szCs w:val="24"/>
          <w:lang w:eastAsia="ar-SA"/>
        </w:rPr>
        <w:t>______________________________________________________________________</w:t>
      </w:r>
    </w:p>
    <w:p w:rsidR="004A7E9E" w:rsidRPr="00CB6CCE" w:rsidRDefault="004A7E9E" w:rsidP="004A7E9E">
      <w:pPr>
        <w:suppressAutoHyphens/>
        <w:ind w:firstLine="1378"/>
        <w:rPr>
          <w:rFonts w:cs="Tahoma"/>
          <w:sz w:val="20"/>
          <w:szCs w:val="24"/>
          <w:lang w:eastAsia="ar-SA"/>
        </w:rPr>
      </w:pPr>
      <w:r w:rsidRPr="00CB6CCE">
        <w:rPr>
          <w:rFonts w:cs="Tahoma"/>
          <w:sz w:val="20"/>
          <w:lang w:eastAsia="ar-SA"/>
        </w:rPr>
        <w:t>(sveikatos apsaugos ministro nustatytos</w:t>
      </w:r>
      <w:r w:rsidRPr="00CB6CCE">
        <w:rPr>
          <w:rFonts w:cs="Tahoma"/>
          <w:sz w:val="20"/>
          <w:szCs w:val="24"/>
          <w:lang w:eastAsia="ar-SA"/>
        </w:rPr>
        <w:t xml:space="preserve"> </w:t>
      </w:r>
      <w:r w:rsidRPr="00CB6CCE">
        <w:rPr>
          <w:rFonts w:cs="Tahoma"/>
          <w:sz w:val="20"/>
          <w:lang w:eastAsia="ar-SA"/>
        </w:rPr>
        <w:t>formos</w:t>
      </w:r>
      <w:r w:rsidRPr="00CB6CCE">
        <w:rPr>
          <w:rFonts w:cs="Tahoma"/>
          <w:sz w:val="20"/>
          <w:szCs w:val="24"/>
          <w:lang w:eastAsia="ar-SA"/>
        </w:rPr>
        <w:t xml:space="preserve"> </w:t>
      </w:r>
      <w:r w:rsidRPr="00CB6CCE">
        <w:rPr>
          <w:rFonts w:cs="Tahoma"/>
          <w:sz w:val="20"/>
          <w:lang w:eastAsia="ar-SA"/>
        </w:rPr>
        <w:t>medicinos dokumentų išrašo</w:t>
      </w:r>
      <w:r w:rsidRPr="00CB6CCE">
        <w:rPr>
          <w:rFonts w:cs="Tahoma"/>
          <w:sz w:val="20"/>
          <w:szCs w:val="24"/>
          <w:lang w:eastAsia="ar-SA"/>
        </w:rPr>
        <w:t xml:space="preserve"> __________________________________________________________________________</w:t>
      </w:r>
    </w:p>
    <w:p w:rsidR="004A7E9E" w:rsidRPr="00CB6CCE" w:rsidRDefault="004A7E9E" w:rsidP="004A7E9E">
      <w:pPr>
        <w:suppressAutoHyphens/>
        <w:ind w:firstLine="1219"/>
        <w:jc w:val="both"/>
        <w:rPr>
          <w:rFonts w:cs="Tahoma"/>
          <w:sz w:val="20"/>
          <w:lang w:eastAsia="ar-SA"/>
        </w:rPr>
      </w:pPr>
      <w:r w:rsidRPr="00CB6CCE">
        <w:rPr>
          <w:rFonts w:cs="Tahoma"/>
          <w:sz w:val="20"/>
          <w:lang w:eastAsia="ar-SA"/>
        </w:rPr>
        <w:t>data, moters, kurios vaisių (vaisius) prašoma laidoti vardas, pavardė, gimimo data)</w:t>
      </w:r>
    </w:p>
    <w:p w:rsidR="004A7E9E" w:rsidRPr="00CB6CCE" w:rsidRDefault="004A7E9E" w:rsidP="004A7E9E">
      <w:pPr>
        <w:jc w:val="both"/>
        <w:rPr>
          <w:szCs w:val="24"/>
          <w:lang w:eastAsia="lt-LT"/>
        </w:rPr>
      </w:pPr>
      <w:r w:rsidRPr="00CB6CCE">
        <w:rPr>
          <w:rFonts w:cs="Tahoma"/>
          <w:szCs w:val="24"/>
          <w:lang w:eastAsia="ar-SA"/>
        </w:rPr>
        <w:t>leidžiama laidoti</w:t>
      </w:r>
      <w:r w:rsidRPr="00CB6CCE">
        <w:rPr>
          <w:szCs w:val="24"/>
          <w:lang w:eastAsia="lt-LT"/>
        </w:rPr>
        <w:t>:</w:t>
      </w:r>
    </w:p>
    <w:p w:rsidR="004A7E9E" w:rsidRPr="00CB6CCE" w:rsidRDefault="004A7E9E" w:rsidP="004A7E9E">
      <w:pPr>
        <w:ind w:right="2550"/>
        <w:jc w:val="center"/>
        <w:rPr>
          <w:szCs w:val="24"/>
          <w:lang w:eastAsia="lt-LT"/>
        </w:rPr>
      </w:pPr>
    </w:p>
    <w:p w:rsidR="004A7E9E" w:rsidRPr="00CB6CCE" w:rsidRDefault="004A7E9E" w:rsidP="004A7E9E">
      <w:pPr>
        <w:ind w:firstLine="567"/>
        <w:jc w:val="both"/>
        <w:rPr>
          <w:szCs w:val="24"/>
          <w:lang w:eastAsia="lt-LT"/>
        </w:rPr>
      </w:pPr>
      <w:r w:rsidRPr="00CB6CCE">
        <w:rPr>
          <w:szCs w:val="24"/>
          <w:lang w:eastAsia="lt-LT"/>
        </w:rPr>
        <w:t>Pavardė _______________________________</w:t>
      </w:r>
    </w:p>
    <w:p w:rsidR="004A7E9E" w:rsidRPr="00CB6CCE" w:rsidRDefault="004A7E9E" w:rsidP="004A7E9E">
      <w:pPr>
        <w:ind w:firstLine="567"/>
        <w:jc w:val="both"/>
        <w:rPr>
          <w:szCs w:val="24"/>
          <w:lang w:eastAsia="lt-LT"/>
        </w:rPr>
      </w:pPr>
      <w:r w:rsidRPr="00CB6CCE">
        <w:rPr>
          <w:szCs w:val="24"/>
          <w:lang w:eastAsia="lt-LT"/>
        </w:rPr>
        <w:t>Vardas ________________________________</w:t>
      </w:r>
    </w:p>
    <w:p w:rsidR="004A7E9E" w:rsidRPr="00CB6CCE" w:rsidRDefault="004A7E9E" w:rsidP="004A7E9E">
      <w:pPr>
        <w:ind w:firstLine="567"/>
        <w:jc w:val="both"/>
        <w:rPr>
          <w:szCs w:val="24"/>
          <w:lang w:eastAsia="lt-LT"/>
        </w:rPr>
      </w:pPr>
      <w:r w:rsidRPr="00CB6CCE">
        <w:rPr>
          <w:szCs w:val="24"/>
          <w:lang w:eastAsia="lt-LT"/>
        </w:rPr>
        <w:t>Asmens kodas __________________________</w:t>
      </w:r>
    </w:p>
    <w:p w:rsidR="004A7E9E" w:rsidRPr="00CB6CCE" w:rsidRDefault="004A7E9E" w:rsidP="004A7E9E">
      <w:pPr>
        <w:ind w:firstLine="567"/>
        <w:jc w:val="both"/>
        <w:rPr>
          <w:szCs w:val="24"/>
          <w:lang w:eastAsia="lt-LT"/>
        </w:rPr>
      </w:pPr>
      <w:r w:rsidRPr="00CB6CCE">
        <w:rPr>
          <w:szCs w:val="24"/>
          <w:lang w:eastAsia="lt-LT"/>
        </w:rPr>
        <w:t>Gimimo data ___________________________</w:t>
      </w:r>
    </w:p>
    <w:p w:rsidR="004A7E9E" w:rsidRPr="00CB6CCE" w:rsidRDefault="004A7E9E" w:rsidP="004A7E9E">
      <w:pPr>
        <w:ind w:firstLine="567"/>
        <w:jc w:val="both"/>
        <w:rPr>
          <w:szCs w:val="24"/>
          <w:lang w:eastAsia="lt-LT"/>
        </w:rPr>
      </w:pPr>
      <w:r w:rsidRPr="00CB6CCE">
        <w:rPr>
          <w:szCs w:val="24"/>
          <w:lang w:eastAsia="lt-LT"/>
        </w:rPr>
        <w:t>Mirties data ____________________________</w:t>
      </w:r>
    </w:p>
    <w:p w:rsidR="004A7E9E" w:rsidRPr="00CB6CCE" w:rsidRDefault="004A7E9E" w:rsidP="004A7E9E">
      <w:pPr>
        <w:ind w:firstLine="567"/>
        <w:jc w:val="both"/>
        <w:rPr>
          <w:szCs w:val="24"/>
          <w:lang w:eastAsia="lt-LT"/>
        </w:rPr>
      </w:pPr>
      <w:r w:rsidRPr="00CB6CCE">
        <w:rPr>
          <w:szCs w:val="24"/>
          <w:lang w:eastAsia="lt-LT"/>
        </w:rPr>
        <w:t>Kapinių pavadinimas _____________________</w:t>
      </w:r>
    </w:p>
    <w:p w:rsidR="004A7E9E" w:rsidRPr="00CB6CCE" w:rsidRDefault="004A7E9E" w:rsidP="004A7E9E">
      <w:pPr>
        <w:ind w:firstLine="567"/>
        <w:jc w:val="both"/>
        <w:rPr>
          <w:szCs w:val="24"/>
          <w:lang w:eastAsia="lt-LT"/>
        </w:rPr>
      </w:pPr>
      <w:r w:rsidRPr="00CB6CCE">
        <w:rPr>
          <w:szCs w:val="24"/>
          <w:lang w:eastAsia="lt-LT"/>
        </w:rPr>
        <w:t>Kvartalo numeris ________________________</w:t>
      </w:r>
    </w:p>
    <w:p w:rsidR="004A7E9E" w:rsidRPr="00CB6CCE" w:rsidRDefault="004A7E9E" w:rsidP="004A7E9E">
      <w:pPr>
        <w:ind w:firstLine="567"/>
        <w:jc w:val="both"/>
        <w:rPr>
          <w:szCs w:val="24"/>
          <w:lang w:eastAsia="lt-LT"/>
        </w:rPr>
      </w:pPr>
      <w:r w:rsidRPr="00CB6CCE">
        <w:rPr>
          <w:szCs w:val="24"/>
          <w:lang w:eastAsia="lt-LT"/>
        </w:rPr>
        <w:t>Kapavietės numeris ______________________</w:t>
      </w:r>
    </w:p>
    <w:p w:rsidR="004A7E9E" w:rsidRPr="00CB6CCE" w:rsidRDefault="004A7E9E" w:rsidP="004A7E9E">
      <w:pPr>
        <w:ind w:firstLine="567"/>
        <w:jc w:val="both"/>
        <w:rPr>
          <w:szCs w:val="24"/>
          <w:lang w:eastAsia="lt-LT"/>
        </w:rPr>
      </w:pPr>
      <w:r w:rsidRPr="00CB6CCE">
        <w:rPr>
          <w:szCs w:val="24"/>
          <w:lang w:eastAsia="lt-LT"/>
        </w:rPr>
        <w:t>Kapavietės dydis ________________________</w:t>
      </w:r>
    </w:p>
    <w:p w:rsidR="004A7E9E" w:rsidRPr="00CB6CCE" w:rsidRDefault="004A7E9E" w:rsidP="004A7E9E">
      <w:pPr>
        <w:ind w:firstLine="567"/>
        <w:jc w:val="both"/>
        <w:rPr>
          <w:szCs w:val="24"/>
          <w:lang w:eastAsia="lt-LT"/>
        </w:rPr>
      </w:pPr>
      <w:proofErr w:type="spellStart"/>
      <w:r w:rsidRPr="00CB6CCE">
        <w:rPr>
          <w:szCs w:val="24"/>
          <w:lang w:eastAsia="lt-LT"/>
        </w:rPr>
        <w:t>Kolumbariumas</w:t>
      </w:r>
      <w:proofErr w:type="spellEnd"/>
      <w:r w:rsidRPr="00CB6CCE">
        <w:rPr>
          <w:szCs w:val="24"/>
          <w:lang w:eastAsia="lt-LT"/>
        </w:rPr>
        <w:t xml:space="preserve"> _________________________</w:t>
      </w:r>
    </w:p>
    <w:p w:rsidR="004A7E9E" w:rsidRPr="00CB6CCE" w:rsidRDefault="004A7E9E" w:rsidP="004A7E9E">
      <w:pPr>
        <w:ind w:firstLine="567"/>
        <w:jc w:val="both"/>
        <w:rPr>
          <w:szCs w:val="24"/>
          <w:lang w:eastAsia="lt-LT"/>
        </w:rPr>
      </w:pPr>
      <w:r w:rsidRPr="00CB6CCE">
        <w:rPr>
          <w:szCs w:val="24"/>
          <w:lang w:eastAsia="lt-LT"/>
        </w:rPr>
        <w:t>Nišos numeris __________________________</w:t>
      </w:r>
    </w:p>
    <w:p w:rsidR="004A7E9E" w:rsidRPr="00CB6CCE" w:rsidRDefault="004A7E9E" w:rsidP="004A7E9E">
      <w:pPr>
        <w:ind w:firstLine="567"/>
        <w:jc w:val="both"/>
        <w:rPr>
          <w:szCs w:val="24"/>
          <w:lang w:eastAsia="lt-LT"/>
        </w:rPr>
      </w:pPr>
      <w:r w:rsidRPr="00CB6CCE">
        <w:rPr>
          <w:szCs w:val="24"/>
          <w:lang w:eastAsia="lt-LT"/>
        </w:rPr>
        <w:t>Pelenų barstymo laukas ___________________</w:t>
      </w:r>
    </w:p>
    <w:p w:rsidR="004A7E9E" w:rsidRPr="00CB6CCE" w:rsidRDefault="004A7E9E" w:rsidP="004A7E9E">
      <w:pPr>
        <w:ind w:firstLine="62"/>
        <w:rPr>
          <w:szCs w:val="24"/>
          <w:lang w:eastAsia="lt-LT"/>
        </w:rPr>
      </w:pPr>
    </w:p>
    <w:p w:rsidR="004A7E9E" w:rsidRPr="00CB6CCE" w:rsidRDefault="004A7E9E" w:rsidP="004A7E9E">
      <w:pPr>
        <w:rPr>
          <w:szCs w:val="24"/>
          <w:lang w:eastAsia="lt-LT"/>
        </w:rPr>
      </w:pPr>
      <w:r w:rsidRPr="00CB6CCE">
        <w:rPr>
          <w:szCs w:val="24"/>
          <w:lang w:eastAsia="lt-LT"/>
        </w:rPr>
        <w:t>____________________</w:t>
      </w:r>
      <w:r w:rsidRPr="00CB6CCE">
        <w:rPr>
          <w:szCs w:val="24"/>
          <w:lang w:eastAsia="lt-LT"/>
        </w:rPr>
        <w:tab/>
      </w:r>
      <w:r w:rsidRPr="00CB6CCE">
        <w:rPr>
          <w:szCs w:val="24"/>
          <w:lang w:eastAsia="lt-LT"/>
        </w:rPr>
        <w:tab/>
        <w:t>_______________</w:t>
      </w:r>
      <w:r w:rsidRPr="00CB6CCE">
        <w:rPr>
          <w:szCs w:val="24"/>
          <w:lang w:eastAsia="lt-LT"/>
        </w:rPr>
        <w:tab/>
      </w:r>
      <w:r w:rsidRPr="00CB6CCE">
        <w:rPr>
          <w:szCs w:val="24"/>
          <w:lang w:eastAsia="lt-LT"/>
        </w:rPr>
        <w:tab/>
        <w:t>_______________</w:t>
      </w:r>
    </w:p>
    <w:p w:rsidR="004A7E9E" w:rsidRPr="00CB6CCE" w:rsidRDefault="004A7E9E" w:rsidP="004A7E9E">
      <w:pPr>
        <w:rPr>
          <w:sz w:val="20"/>
          <w:szCs w:val="24"/>
          <w:lang w:eastAsia="lt-LT"/>
        </w:rPr>
      </w:pPr>
      <w:r w:rsidRPr="00CB6CCE">
        <w:rPr>
          <w:sz w:val="20"/>
          <w:szCs w:val="24"/>
          <w:lang w:eastAsia="lt-LT"/>
        </w:rPr>
        <w:t xml:space="preserve">(leidimą išdavusio asmens </w:t>
      </w:r>
      <w:r w:rsidRPr="00CB6CCE">
        <w:rPr>
          <w:sz w:val="20"/>
          <w:szCs w:val="24"/>
          <w:lang w:eastAsia="lt-LT"/>
        </w:rPr>
        <w:tab/>
      </w:r>
      <w:r w:rsidRPr="00CB6CCE">
        <w:rPr>
          <w:sz w:val="20"/>
          <w:szCs w:val="24"/>
          <w:lang w:eastAsia="lt-LT"/>
        </w:rPr>
        <w:tab/>
        <w:t xml:space="preserve">          (parašas) </w:t>
      </w:r>
      <w:r w:rsidRPr="00CB6CCE">
        <w:rPr>
          <w:sz w:val="20"/>
          <w:szCs w:val="24"/>
          <w:lang w:eastAsia="lt-LT"/>
        </w:rPr>
        <w:tab/>
      </w:r>
      <w:r w:rsidRPr="00CB6CCE">
        <w:rPr>
          <w:sz w:val="20"/>
          <w:szCs w:val="24"/>
          <w:lang w:eastAsia="lt-LT"/>
        </w:rPr>
        <w:tab/>
      </w:r>
      <w:r w:rsidRPr="00CB6CCE">
        <w:rPr>
          <w:sz w:val="20"/>
          <w:szCs w:val="24"/>
          <w:lang w:eastAsia="lt-LT"/>
        </w:rPr>
        <w:tab/>
        <w:t xml:space="preserve">  (vardas ir pavardė) </w:t>
      </w:r>
    </w:p>
    <w:p w:rsidR="004A7E9E" w:rsidRPr="00CB6CCE" w:rsidRDefault="004A7E9E" w:rsidP="004A7E9E">
      <w:pPr>
        <w:rPr>
          <w:sz w:val="20"/>
          <w:szCs w:val="24"/>
          <w:lang w:eastAsia="lt-LT"/>
        </w:rPr>
      </w:pPr>
      <w:r w:rsidRPr="00CB6CCE">
        <w:rPr>
          <w:sz w:val="20"/>
          <w:szCs w:val="24"/>
          <w:lang w:eastAsia="lt-LT"/>
        </w:rPr>
        <w:t>pareigų pavadinimas)</w:t>
      </w:r>
    </w:p>
    <w:p w:rsidR="004A7E9E" w:rsidRPr="00CB6CCE" w:rsidRDefault="004A7E9E" w:rsidP="004A7E9E">
      <w:pPr>
        <w:ind w:firstLine="62"/>
        <w:rPr>
          <w:szCs w:val="24"/>
          <w:lang w:eastAsia="lt-LT"/>
        </w:rPr>
      </w:pPr>
    </w:p>
    <w:p w:rsidR="004A7E9E" w:rsidRPr="00CB6CCE" w:rsidRDefault="004A7E9E" w:rsidP="004A7E9E">
      <w:pPr>
        <w:ind w:firstLine="567"/>
        <w:rPr>
          <w:szCs w:val="24"/>
          <w:lang w:eastAsia="lt-LT"/>
        </w:rPr>
      </w:pPr>
      <w:r w:rsidRPr="00CB6CCE">
        <w:rPr>
          <w:szCs w:val="24"/>
          <w:lang w:eastAsia="lt-LT"/>
        </w:rPr>
        <w:t>Pritariama leidimui laidoti riboto laidojimo kapinėse*.</w:t>
      </w:r>
    </w:p>
    <w:p w:rsidR="004A7E9E" w:rsidRPr="00CB6CCE" w:rsidRDefault="004A7E9E" w:rsidP="004A7E9E">
      <w:pPr>
        <w:ind w:firstLine="567"/>
        <w:rPr>
          <w:szCs w:val="24"/>
          <w:lang w:eastAsia="lt-LT"/>
        </w:rPr>
      </w:pPr>
      <w:r w:rsidRPr="00CB6CCE">
        <w:rPr>
          <w:szCs w:val="24"/>
          <w:lang w:eastAsia="lt-LT"/>
        </w:rPr>
        <w:t>_____________________________________________________________</w:t>
      </w:r>
    </w:p>
    <w:p w:rsidR="004A7E9E" w:rsidRPr="00CB6CCE" w:rsidRDefault="004A7E9E" w:rsidP="004A7E9E">
      <w:pPr>
        <w:ind w:left="567"/>
        <w:jc w:val="both"/>
        <w:rPr>
          <w:sz w:val="20"/>
          <w:szCs w:val="24"/>
          <w:lang w:eastAsia="lt-LT"/>
        </w:rPr>
      </w:pPr>
      <w:r w:rsidRPr="00CB6CCE">
        <w:rPr>
          <w:sz w:val="20"/>
          <w:szCs w:val="24"/>
          <w:lang w:eastAsia="lt-LT"/>
        </w:rPr>
        <w:t>(Kultūros paveldo departamento prie Kultūros ministerijos teritorinio padalinio pavadinimas)</w:t>
      </w:r>
    </w:p>
    <w:p w:rsidR="004A7E9E" w:rsidRPr="00CB6CCE" w:rsidRDefault="004A7E9E" w:rsidP="004A7E9E">
      <w:pPr>
        <w:ind w:firstLine="62"/>
        <w:rPr>
          <w:szCs w:val="24"/>
          <w:lang w:eastAsia="lt-LT"/>
        </w:rPr>
      </w:pPr>
    </w:p>
    <w:p w:rsidR="004A7E9E" w:rsidRPr="00CB6CCE" w:rsidRDefault="004A7E9E" w:rsidP="004A7E9E">
      <w:pPr>
        <w:rPr>
          <w:szCs w:val="24"/>
          <w:lang w:eastAsia="lt-LT"/>
        </w:rPr>
      </w:pPr>
      <w:r w:rsidRPr="00CB6CCE">
        <w:rPr>
          <w:szCs w:val="24"/>
          <w:lang w:eastAsia="lt-LT"/>
        </w:rPr>
        <w:t>_____________________</w:t>
      </w:r>
      <w:r w:rsidRPr="00CB6CCE">
        <w:rPr>
          <w:szCs w:val="24"/>
          <w:lang w:eastAsia="lt-LT"/>
        </w:rPr>
        <w:tab/>
      </w:r>
      <w:r w:rsidRPr="00CB6CCE">
        <w:rPr>
          <w:szCs w:val="24"/>
          <w:lang w:eastAsia="lt-LT"/>
        </w:rPr>
        <w:tab/>
        <w:t>________________</w:t>
      </w:r>
      <w:r w:rsidRPr="00CB6CCE">
        <w:rPr>
          <w:szCs w:val="24"/>
          <w:lang w:eastAsia="lt-LT"/>
        </w:rPr>
        <w:tab/>
      </w:r>
      <w:r w:rsidRPr="00CB6CCE">
        <w:rPr>
          <w:szCs w:val="24"/>
          <w:lang w:eastAsia="lt-LT"/>
        </w:rPr>
        <w:tab/>
        <w:t>______________</w:t>
      </w:r>
    </w:p>
    <w:p w:rsidR="004A7E9E" w:rsidRPr="00CB6CCE" w:rsidRDefault="004A7E9E" w:rsidP="004A7E9E">
      <w:pPr>
        <w:rPr>
          <w:sz w:val="20"/>
          <w:szCs w:val="24"/>
          <w:lang w:eastAsia="lt-LT"/>
        </w:rPr>
      </w:pPr>
      <w:r w:rsidRPr="00CB6CCE">
        <w:rPr>
          <w:sz w:val="20"/>
          <w:szCs w:val="24"/>
          <w:lang w:eastAsia="lt-LT"/>
        </w:rPr>
        <w:t xml:space="preserve">(pritarimą išdavusio asmens </w:t>
      </w:r>
      <w:r w:rsidRPr="00CB6CCE">
        <w:rPr>
          <w:sz w:val="20"/>
          <w:szCs w:val="24"/>
          <w:lang w:eastAsia="lt-LT"/>
        </w:rPr>
        <w:tab/>
      </w:r>
      <w:r w:rsidRPr="00CB6CCE">
        <w:rPr>
          <w:sz w:val="20"/>
          <w:szCs w:val="24"/>
          <w:lang w:eastAsia="lt-LT"/>
        </w:rPr>
        <w:tab/>
        <w:t xml:space="preserve">          (parašas) </w:t>
      </w:r>
      <w:r w:rsidRPr="00CB6CCE">
        <w:rPr>
          <w:sz w:val="20"/>
          <w:szCs w:val="24"/>
          <w:lang w:eastAsia="lt-LT"/>
        </w:rPr>
        <w:tab/>
      </w:r>
      <w:r w:rsidRPr="00CB6CCE">
        <w:rPr>
          <w:sz w:val="20"/>
          <w:szCs w:val="24"/>
          <w:lang w:eastAsia="lt-LT"/>
        </w:rPr>
        <w:tab/>
        <w:t xml:space="preserve">                 (vardas ir pavardė)</w:t>
      </w:r>
    </w:p>
    <w:p w:rsidR="004A7E9E" w:rsidRPr="00CB6CCE" w:rsidRDefault="004A7E9E" w:rsidP="004A7E9E">
      <w:pPr>
        <w:rPr>
          <w:sz w:val="20"/>
          <w:szCs w:val="24"/>
          <w:lang w:eastAsia="lt-LT"/>
        </w:rPr>
      </w:pPr>
      <w:r w:rsidRPr="00CB6CCE">
        <w:rPr>
          <w:sz w:val="20"/>
          <w:szCs w:val="24"/>
          <w:lang w:eastAsia="lt-LT"/>
        </w:rPr>
        <w:t>pareigų pavadinimas)</w:t>
      </w:r>
    </w:p>
    <w:p w:rsidR="004A7E9E" w:rsidRPr="00CB6CCE" w:rsidRDefault="004A7E9E" w:rsidP="004A7E9E">
      <w:pPr>
        <w:ind w:firstLine="720"/>
        <w:jc w:val="both"/>
        <w:rPr>
          <w:szCs w:val="24"/>
          <w:lang w:eastAsia="lt-LT"/>
        </w:rPr>
      </w:pPr>
      <w:r w:rsidRPr="00CB6CCE">
        <w:rPr>
          <w:sz w:val="20"/>
          <w:szCs w:val="24"/>
          <w:lang w:eastAsia="lt-LT"/>
        </w:rPr>
        <w:t xml:space="preserve">*Kultūros paveldo departamento prie Kultūros ministerijos teritorinio padalinio pritarimo reikia laidojant į Kultūros vertybių registrą įrašytose riboto laidojimo kapinėse. </w:t>
      </w:r>
    </w:p>
    <w:p w:rsidR="004A7E9E" w:rsidRPr="00CB6CCE" w:rsidRDefault="004A7E9E" w:rsidP="004A7E9E">
      <w:pPr>
        <w:ind w:left="5103"/>
        <w:jc w:val="both"/>
        <w:sectPr w:rsidR="004A7E9E" w:rsidRPr="00CB6CCE" w:rsidSect="004A7E9E">
          <w:pgSz w:w="11906" w:h="16838"/>
          <w:pgMar w:top="567" w:right="567" w:bottom="1134" w:left="1701" w:header="567" w:footer="567" w:gutter="0"/>
          <w:pgNumType w:start="1"/>
          <w:cols w:space="1296"/>
          <w:titlePg/>
          <w:docGrid w:linePitch="360"/>
        </w:sectPr>
      </w:pPr>
    </w:p>
    <w:p w:rsidR="004A7E9E" w:rsidRPr="00CB6CCE" w:rsidRDefault="004A7E9E" w:rsidP="004A7E9E">
      <w:pPr>
        <w:ind w:left="5103"/>
        <w:jc w:val="both"/>
        <w:rPr>
          <w:rFonts w:eastAsia="Arial Unicode MS"/>
          <w:sz w:val="22"/>
          <w:szCs w:val="22"/>
          <w:lang w:eastAsia="lt-LT"/>
        </w:rPr>
      </w:pPr>
      <w:r w:rsidRPr="00CB6CCE">
        <w:rPr>
          <w:rFonts w:eastAsia="Arial Unicode MS"/>
          <w:sz w:val="22"/>
          <w:szCs w:val="22"/>
          <w:lang w:eastAsia="lt-LT"/>
        </w:rPr>
        <w:t>Leidimų laidoti išdavimo, laidojimo ir kapinių priežiūros bei lankymo, kapaviečių (kapų) identifikavimo, leidimo laidoti neprižiūrimose kapavietėse išdavimo Anykščių rajono savivaldybės teritorijoje tvarkos aprašo</w:t>
      </w:r>
      <w:r w:rsidRPr="00CB6CCE">
        <w:rPr>
          <w:sz w:val="22"/>
          <w:szCs w:val="22"/>
          <w:lang w:eastAsia="lt-LT"/>
        </w:rPr>
        <w:t xml:space="preserve"> </w:t>
      </w:r>
    </w:p>
    <w:p w:rsidR="004A7E9E" w:rsidRPr="00CB6CCE" w:rsidRDefault="004A7E9E" w:rsidP="004A7E9E">
      <w:pPr>
        <w:ind w:firstLine="1488"/>
        <w:jc w:val="center"/>
        <w:rPr>
          <w:sz w:val="22"/>
          <w:szCs w:val="22"/>
          <w:lang w:eastAsia="lt-LT"/>
        </w:rPr>
      </w:pPr>
      <w:r w:rsidRPr="00CB6CCE">
        <w:rPr>
          <w:rFonts w:eastAsia="Arial Unicode MS"/>
          <w:sz w:val="22"/>
          <w:szCs w:val="22"/>
          <w:lang w:eastAsia="lt-LT"/>
        </w:rPr>
        <w:t>2 priedas</w:t>
      </w:r>
    </w:p>
    <w:p w:rsidR="004A7E9E" w:rsidRPr="00CB6CCE" w:rsidRDefault="004A7E9E" w:rsidP="004A7E9E">
      <w:pPr>
        <w:jc w:val="center"/>
        <w:rPr>
          <w:szCs w:val="24"/>
          <w:lang w:eastAsia="lt-LT"/>
        </w:rPr>
      </w:pPr>
    </w:p>
    <w:p w:rsidR="004A7E9E" w:rsidRPr="00CB6CCE" w:rsidRDefault="004A7E9E" w:rsidP="004A7E9E">
      <w:pPr>
        <w:jc w:val="center"/>
        <w:rPr>
          <w:szCs w:val="24"/>
          <w:lang w:eastAsia="lt-LT"/>
        </w:rPr>
      </w:pPr>
      <w:r w:rsidRPr="00CB6CCE">
        <w:rPr>
          <w:szCs w:val="24"/>
          <w:lang w:eastAsia="lt-LT"/>
        </w:rPr>
        <w:t>_____________________________________________________</w:t>
      </w:r>
    </w:p>
    <w:p w:rsidR="004A7E9E" w:rsidRPr="00CB6CCE" w:rsidRDefault="004A7E9E" w:rsidP="004A7E9E">
      <w:pPr>
        <w:jc w:val="center"/>
        <w:rPr>
          <w:sz w:val="18"/>
          <w:szCs w:val="18"/>
          <w:lang w:eastAsia="lt-LT"/>
        </w:rPr>
      </w:pPr>
      <w:r w:rsidRPr="00CB6CCE">
        <w:rPr>
          <w:sz w:val="18"/>
          <w:szCs w:val="18"/>
          <w:lang w:eastAsia="lt-LT"/>
        </w:rPr>
        <w:t>(laidojančio asmens vardas ir pavardė, juridinio asmens pavadinimas)</w:t>
      </w:r>
    </w:p>
    <w:p w:rsidR="004A7E9E" w:rsidRPr="00CB6CCE" w:rsidRDefault="004A7E9E" w:rsidP="004A7E9E">
      <w:pPr>
        <w:jc w:val="center"/>
        <w:rPr>
          <w:sz w:val="20"/>
          <w:szCs w:val="24"/>
          <w:lang w:eastAsia="lt-LT"/>
        </w:rPr>
      </w:pPr>
      <w:r w:rsidRPr="00CB6CCE">
        <w:rPr>
          <w:sz w:val="20"/>
          <w:szCs w:val="24"/>
          <w:lang w:eastAsia="lt-LT"/>
        </w:rPr>
        <w:t>_______________________________________________________</w:t>
      </w:r>
    </w:p>
    <w:p w:rsidR="004A7E9E" w:rsidRPr="00CB6CCE" w:rsidRDefault="004A7E9E" w:rsidP="004A7E9E">
      <w:pPr>
        <w:jc w:val="center"/>
        <w:rPr>
          <w:sz w:val="18"/>
          <w:szCs w:val="18"/>
          <w:lang w:eastAsia="lt-LT"/>
        </w:rPr>
      </w:pPr>
      <w:r w:rsidRPr="00CB6CCE">
        <w:rPr>
          <w:sz w:val="18"/>
          <w:szCs w:val="18"/>
          <w:lang w:eastAsia="lt-LT"/>
        </w:rPr>
        <w:t>(gyvenamoji vieta, būstinės adresas, tel. Nr., elektroninis adresas)</w:t>
      </w:r>
    </w:p>
    <w:p w:rsidR="004A7E9E" w:rsidRDefault="004A7E9E" w:rsidP="004A7E9E">
      <w:pPr>
        <w:jc w:val="center"/>
        <w:rPr>
          <w:sz w:val="20"/>
          <w:szCs w:val="24"/>
          <w:lang w:eastAsia="lt-LT"/>
        </w:rPr>
      </w:pPr>
    </w:p>
    <w:p w:rsidR="00F4168E" w:rsidRPr="00CB6CCE" w:rsidRDefault="00F4168E" w:rsidP="004A7E9E">
      <w:pPr>
        <w:jc w:val="center"/>
        <w:rPr>
          <w:sz w:val="20"/>
          <w:szCs w:val="24"/>
          <w:lang w:eastAsia="lt-LT"/>
        </w:rPr>
      </w:pPr>
    </w:p>
    <w:p w:rsidR="00F4168E" w:rsidRPr="00CB6CCE" w:rsidRDefault="00F4168E" w:rsidP="00F4168E">
      <w:pPr>
        <w:jc w:val="both"/>
        <w:rPr>
          <w:szCs w:val="24"/>
          <w:lang w:eastAsia="lt-LT"/>
        </w:rPr>
      </w:pPr>
      <w:r w:rsidRPr="00CB6CCE">
        <w:rPr>
          <w:szCs w:val="24"/>
          <w:lang w:eastAsia="lt-LT"/>
        </w:rPr>
        <w:t>____________________________________ kapinių prižiūrėtojui</w:t>
      </w:r>
      <w:r>
        <w:rPr>
          <w:szCs w:val="24"/>
          <w:lang w:eastAsia="lt-LT"/>
        </w:rPr>
        <w:t>/seniūnui</w:t>
      </w:r>
    </w:p>
    <w:p w:rsidR="004A7E9E" w:rsidRPr="00CB6CCE" w:rsidRDefault="004A7E9E" w:rsidP="00F4168E">
      <w:pPr>
        <w:rPr>
          <w:b/>
          <w:szCs w:val="24"/>
          <w:lang w:eastAsia="lt-LT"/>
        </w:rPr>
      </w:pPr>
    </w:p>
    <w:p w:rsidR="004A7E9E" w:rsidRPr="00CB6CCE" w:rsidRDefault="004A7E9E" w:rsidP="004A7E9E">
      <w:pPr>
        <w:jc w:val="center"/>
        <w:rPr>
          <w:b/>
          <w:szCs w:val="24"/>
          <w:lang w:eastAsia="lt-LT"/>
        </w:rPr>
      </w:pPr>
      <w:r w:rsidRPr="00CB6CCE">
        <w:rPr>
          <w:b/>
          <w:szCs w:val="24"/>
          <w:lang w:eastAsia="lt-LT"/>
        </w:rPr>
        <w:t>PRAŠYMAS</w:t>
      </w:r>
    </w:p>
    <w:p w:rsidR="004A7E9E" w:rsidRPr="00CB6CCE" w:rsidRDefault="004A7E9E" w:rsidP="004A7E9E">
      <w:pPr>
        <w:jc w:val="center"/>
        <w:rPr>
          <w:b/>
          <w:szCs w:val="24"/>
          <w:lang w:eastAsia="lt-LT"/>
        </w:rPr>
      </w:pPr>
      <w:r w:rsidRPr="00CB6CCE">
        <w:rPr>
          <w:b/>
          <w:szCs w:val="24"/>
          <w:lang w:eastAsia="lt-LT"/>
        </w:rPr>
        <w:t>DĖL LEIDIMO LAIDOTI IŠDAVIMO</w:t>
      </w:r>
    </w:p>
    <w:p w:rsidR="004A7E9E" w:rsidRPr="00CB6CCE" w:rsidRDefault="004A7E9E" w:rsidP="004A7E9E">
      <w:pPr>
        <w:jc w:val="center"/>
        <w:rPr>
          <w:b/>
          <w:szCs w:val="24"/>
          <w:lang w:eastAsia="lt-LT"/>
        </w:rPr>
      </w:pPr>
      <w:r w:rsidRPr="00CB6CCE">
        <w:rPr>
          <w:b/>
          <w:szCs w:val="24"/>
          <w:lang w:eastAsia="lt-LT"/>
        </w:rPr>
        <w:t>______________</w:t>
      </w:r>
      <w:r w:rsidRPr="00CB6CCE">
        <w:rPr>
          <w:szCs w:val="24"/>
          <w:lang w:eastAsia="lt-LT"/>
        </w:rPr>
        <w:t>Nr.</w:t>
      </w:r>
      <w:r w:rsidRPr="00CB6CCE">
        <w:rPr>
          <w:b/>
          <w:szCs w:val="24"/>
          <w:lang w:eastAsia="lt-LT"/>
        </w:rPr>
        <w:t xml:space="preserve">  _____________</w:t>
      </w:r>
    </w:p>
    <w:p w:rsidR="004A7E9E" w:rsidRPr="00CB6CCE" w:rsidRDefault="004A7E9E" w:rsidP="004A7E9E">
      <w:pPr>
        <w:jc w:val="center"/>
        <w:rPr>
          <w:sz w:val="18"/>
          <w:szCs w:val="18"/>
          <w:lang w:eastAsia="lt-LT"/>
        </w:rPr>
      </w:pPr>
      <w:r w:rsidRPr="00CB6CCE">
        <w:rPr>
          <w:sz w:val="18"/>
          <w:szCs w:val="18"/>
          <w:lang w:eastAsia="lt-LT"/>
        </w:rPr>
        <w:t>(data)</w:t>
      </w:r>
      <w:r w:rsidRPr="00CB6CCE">
        <w:rPr>
          <w:sz w:val="18"/>
          <w:szCs w:val="18"/>
          <w:lang w:eastAsia="lt-LT"/>
        </w:rPr>
        <w:tab/>
      </w:r>
      <w:r w:rsidRPr="00CB6CCE">
        <w:rPr>
          <w:sz w:val="18"/>
          <w:szCs w:val="18"/>
          <w:lang w:eastAsia="lt-LT"/>
        </w:rPr>
        <w:tab/>
      </w:r>
      <w:r w:rsidRPr="00CB6CCE">
        <w:rPr>
          <w:sz w:val="18"/>
          <w:szCs w:val="18"/>
          <w:lang w:eastAsia="lt-LT"/>
        </w:rPr>
        <w:tab/>
      </w:r>
    </w:p>
    <w:p w:rsidR="004A7E9E" w:rsidRPr="00CB6CCE" w:rsidRDefault="004A7E9E" w:rsidP="004A7E9E">
      <w:pPr>
        <w:jc w:val="both"/>
        <w:rPr>
          <w:szCs w:val="24"/>
          <w:lang w:eastAsia="lt-LT"/>
        </w:rPr>
      </w:pPr>
      <w:r w:rsidRPr="00CB6CCE">
        <w:rPr>
          <w:b/>
          <w:szCs w:val="24"/>
          <w:lang w:eastAsia="lt-LT"/>
        </w:rPr>
        <w:t>Prašau išduoti leidimą laidoti</w:t>
      </w:r>
      <w:r w:rsidRPr="00CB6CCE">
        <w:rPr>
          <w:szCs w:val="24"/>
          <w:lang w:eastAsia="lt-LT"/>
        </w:rPr>
        <w:t xml:space="preserve"> ________________________________________________palaikus</w:t>
      </w:r>
    </w:p>
    <w:p w:rsidR="004A7E9E" w:rsidRPr="00CB6CCE" w:rsidRDefault="004A7E9E" w:rsidP="004A7E9E">
      <w:pPr>
        <w:ind w:firstLine="3216"/>
        <w:rPr>
          <w:sz w:val="20"/>
          <w:szCs w:val="24"/>
          <w:lang w:eastAsia="lt-LT"/>
        </w:rPr>
      </w:pPr>
      <w:r w:rsidRPr="00CB6CCE">
        <w:rPr>
          <w:sz w:val="18"/>
          <w:szCs w:val="18"/>
          <w:lang w:eastAsia="lt-LT"/>
        </w:rPr>
        <w:t>(laidojamo asmens vardas ir pavardė, laidojimo data</w:t>
      </w:r>
      <w:r w:rsidRPr="00CB6CCE">
        <w:rPr>
          <w:sz w:val="20"/>
          <w:szCs w:val="24"/>
          <w:lang w:eastAsia="lt-LT"/>
        </w:rPr>
        <w:t>)</w:t>
      </w:r>
    </w:p>
    <w:p w:rsidR="004A7E9E" w:rsidRPr="00CB6CCE" w:rsidRDefault="004A7E9E" w:rsidP="004A7E9E">
      <w:pPr>
        <w:rPr>
          <w:sz w:val="20"/>
          <w:szCs w:val="24"/>
          <w:lang w:eastAsia="lt-LT"/>
        </w:rPr>
      </w:pPr>
      <w:r w:rsidRPr="00CB6CCE">
        <w:rPr>
          <w:sz w:val="20"/>
          <w:szCs w:val="24"/>
          <w:lang w:eastAsia="lt-LT"/>
        </w:rPr>
        <w:t>_______________________________________________________________________________________________.</w:t>
      </w:r>
    </w:p>
    <w:p w:rsidR="004A7E9E" w:rsidRPr="00CB6CCE" w:rsidRDefault="004A7E9E" w:rsidP="004A7E9E">
      <w:pPr>
        <w:ind w:firstLine="426"/>
        <w:jc w:val="both"/>
        <w:rPr>
          <w:sz w:val="20"/>
          <w:szCs w:val="24"/>
          <w:lang w:eastAsia="lt-LT"/>
        </w:rPr>
      </w:pPr>
      <w:r w:rsidRPr="00CB6CCE">
        <w:rPr>
          <w:sz w:val="18"/>
          <w:szCs w:val="18"/>
          <w:lang w:eastAsia="lt-LT"/>
        </w:rPr>
        <w:t>(sirgo pavojinga arba ypač pavojinga užkrečiama liga, įrašyta į Sveikatos apsaugos ministerijos nustatytą sąrašą, kurio palaikams (išskyrus kremuotus) laidoti prašoma išduoti leidimą laidoti kape, arba buvo tokios ligos sukėlėjų nešiotojas</w:t>
      </w:r>
      <w:r w:rsidRPr="00CB6CCE">
        <w:rPr>
          <w:sz w:val="20"/>
          <w:szCs w:val="24"/>
          <w:lang w:eastAsia="lt-LT"/>
        </w:rPr>
        <w:t>)</w:t>
      </w:r>
    </w:p>
    <w:p w:rsidR="004A7E9E" w:rsidRPr="00CB6CCE" w:rsidRDefault="004A7E9E" w:rsidP="004A7E9E">
      <w:pPr>
        <w:jc w:val="both"/>
        <w:rPr>
          <w:sz w:val="20"/>
          <w:szCs w:val="24"/>
          <w:lang w:eastAsia="lt-LT"/>
        </w:rPr>
      </w:pPr>
    </w:p>
    <w:p w:rsidR="004A7E9E" w:rsidRPr="00CB6CCE" w:rsidRDefault="004A7E9E" w:rsidP="004A7E9E">
      <w:pPr>
        <w:rPr>
          <w:sz w:val="20"/>
          <w:szCs w:val="24"/>
          <w:lang w:eastAsia="lt-LT"/>
        </w:rPr>
      </w:pPr>
      <w:r w:rsidRPr="00CB6CCE">
        <w:rPr>
          <w:sz w:val="20"/>
          <w:szCs w:val="24"/>
          <w:lang w:eastAsia="lt-LT"/>
        </w:rPr>
        <w:t xml:space="preserve">_____________________________________________ </w:t>
      </w:r>
      <w:r w:rsidRPr="00CB6CCE">
        <w:rPr>
          <w:szCs w:val="24"/>
          <w:lang w:eastAsia="lt-LT"/>
        </w:rPr>
        <w:t>kapinėse ir (</w:t>
      </w:r>
      <w:r w:rsidRPr="00CB6CCE">
        <w:rPr>
          <w:i/>
          <w:szCs w:val="24"/>
          <w:lang w:eastAsia="lt-LT"/>
        </w:rPr>
        <w:t>reikalingą langelyje pažymėti</w:t>
      </w:r>
      <w:r w:rsidRPr="00CB6CCE">
        <w:rPr>
          <w:szCs w:val="24"/>
          <w:lang w:eastAsia="lt-LT"/>
        </w:rPr>
        <w:t xml:space="preserve"> „X“):</w:t>
      </w:r>
    </w:p>
    <w:p w:rsidR="004A7E9E" w:rsidRPr="00CB6CCE" w:rsidRDefault="004A7E9E" w:rsidP="004A7E9E">
      <w:pPr>
        <w:ind w:firstLine="912"/>
        <w:rPr>
          <w:sz w:val="18"/>
          <w:szCs w:val="18"/>
          <w:lang w:eastAsia="lt-LT"/>
        </w:rPr>
      </w:pPr>
      <w:r w:rsidRPr="00CB6CCE">
        <w:rPr>
          <w:sz w:val="18"/>
          <w:szCs w:val="18"/>
          <w:lang w:eastAsia="lt-LT"/>
        </w:rPr>
        <w:t>(kapinių pavadinimas)</w:t>
      </w:r>
    </w:p>
    <w:p w:rsidR="004A7E9E" w:rsidRPr="00CB6CCE" w:rsidRDefault="004A7E9E" w:rsidP="004A7E9E">
      <w:pPr>
        <w:rPr>
          <w:sz w:val="18"/>
          <w:szCs w:val="18"/>
          <w:lang w:eastAsia="lt-LT"/>
        </w:rPr>
      </w:pPr>
    </w:p>
    <w:p w:rsidR="004A7E9E" w:rsidRPr="00CB6CCE" w:rsidRDefault="004A7E9E" w:rsidP="004A7E9E">
      <w:pPr>
        <w:jc w:val="both"/>
        <w:rPr>
          <w:szCs w:val="24"/>
          <w:lang w:eastAsia="lt-LT"/>
        </w:rPr>
      </w:pPr>
      <w:r w:rsidRPr="00CB6CCE">
        <w:rPr>
          <w:szCs w:val="24"/>
          <w:lang w:eastAsia="lt-LT"/>
        </w:rPr>
        <w:t xml:space="preserve">Skirti naują kapavietę žmogaus palaikams laidoti: </w:t>
      </w:r>
    </w:p>
    <w:p w:rsidR="004A7E9E" w:rsidRPr="00CB6CCE" w:rsidRDefault="004A7E9E" w:rsidP="004A7E9E">
      <w:pPr>
        <w:jc w:val="both"/>
        <w:rPr>
          <w:szCs w:val="24"/>
          <w:lang w:eastAsia="lt-LT"/>
        </w:rPr>
      </w:pPr>
      <w:r w:rsidRPr="00CB6CCE">
        <w:rPr>
          <w:rFonts w:ascii="Webdings" w:hAnsi="Webdings"/>
          <w:szCs w:val="24"/>
          <w:lang w:eastAsia="lt-LT"/>
        </w:rPr>
        <w:t></w:t>
      </w:r>
      <w:r w:rsidRPr="00CB6CCE">
        <w:rPr>
          <w:szCs w:val="24"/>
          <w:lang w:eastAsia="lt-LT"/>
        </w:rPr>
        <w:t xml:space="preserve"> - šeimos (keliems kapams) kapavietę; </w:t>
      </w: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xml:space="preserve">- vienam kapui; </w:t>
      </w:r>
      <w:r w:rsidRPr="00CB6CCE">
        <w:rPr>
          <w:rFonts w:ascii="Webdings" w:hAnsi="Webdings"/>
          <w:szCs w:val="24"/>
          <w:lang w:eastAsia="lt-LT"/>
        </w:rPr>
        <w:t></w:t>
      </w:r>
      <w:r w:rsidRPr="00CB6CCE">
        <w:rPr>
          <w:szCs w:val="24"/>
          <w:lang w:eastAsia="lt-LT"/>
        </w:rPr>
        <w:t xml:space="preserve"> - kapavietę kremuotiems palaikams laidoti; </w:t>
      </w: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xml:space="preserve">- </w:t>
      </w:r>
      <w:proofErr w:type="spellStart"/>
      <w:r w:rsidRPr="00CB6CCE">
        <w:rPr>
          <w:szCs w:val="24"/>
          <w:lang w:eastAsia="lt-LT"/>
        </w:rPr>
        <w:t>kolumbariumo</w:t>
      </w:r>
      <w:proofErr w:type="spellEnd"/>
      <w:r w:rsidRPr="00CB6CCE">
        <w:rPr>
          <w:szCs w:val="24"/>
          <w:lang w:eastAsia="lt-LT"/>
        </w:rPr>
        <w:t xml:space="preserve"> nišą.</w:t>
      </w:r>
    </w:p>
    <w:p w:rsidR="004A7E9E" w:rsidRPr="00CB6CCE" w:rsidRDefault="004A7E9E" w:rsidP="004A7E9E">
      <w:pPr>
        <w:jc w:val="both"/>
        <w:rPr>
          <w:rFonts w:ascii="Webdings" w:hAnsi="Webdings"/>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Leisti išbarstyti kremuotus žmogaus palaikus pelenų barstymo lauke.</w:t>
      </w:r>
    </w:p>
    <w:p w:rsidR="004A7E9E" w:rsidRPr="00CB6CCE" w:rsidRDefault="004A7E9E" w:rsidP="004A7E9E">
      <w:pPr>
        <w:jc w:val="both"/>
        <w:rPr>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xml:space="preserve">- Leisti laidoti žmogaus palaikus ____________________________________ kapavietėje Nr. xxx/xxx/xxx, </w:t>
      </w:r>
    </w:p>
    <w:p w:rsidR="004A7E9E" w:rsidRPr="00CB6CCE" w:rsidRDefault="004A7E9E" w:rsidP="004A7E9E">
      <w:pPr>
        <w:ind w:firstLine="4216"/>
        <w:jc w:val="both"/>
        <w:rPr>
          <w:szCs w:val="24"/>
          <w:lang w:eastAsia="lt-LT"/>
        </w:rPr>
      </w:pPr>
      <w:r w:rsidRPr="00CB6CCE">
        <w:rPr>
          <w:sz w:val="18"/>
          <w:szCs w:val="18"/>
          <w:lang w:eastAsia="lt-LT"/>
        </w:rPr>
        <w:t>(palaidotos šeimos ar asmens pavardė)</w:t>
      </w:r>
      <w:r w:rsidRPr="00CB6CCE">
        <w:rPr>
          <w:szCs w:val="24"/>
          <w:lang w:eastAsia="lt-LT"/>
        </w:rPr>
        <w:t xml:space="preserve"> </w:t>
      </w:r>
    </w:p>
    <w:p w:rsidR="004A7E9E" w:rsidRPr="00CB6CCE" w:rsidRDefault="004A7E9E" w:rsidP="004A7E9E">
      <w:pPr>
        <w:jc w:val="both"/>
        <w:rPr>
          <w:i/>
          <w:szCs w:val="24"/>
          <w:lang w:eastAsia="lt-LT"/>
        </w:rPr>
      </w:pPr>
      <w:r w:rsidRPr="00CB6CCE">
        <w:rPr>
          <w:szCs w:val="24"/>
          <w:lang w:eastAsia="lt-LT"/>
        </w:rPr>
        <w:t>kurioje palaidoti (</w:t>
      </w:r>
      <w:r w:rsidRPr="00CB6CCE">
        <w:rPr>
          <w:i/>
          <w:szCs w:val="24"/>
          <w:lang w:eastAsia="lt-LT"/>
        </w:rPr>
        <w:t>nurodyti šioje kapavietėje palaidotų asmenų vardus ir pavardes, mirties datas):</w:t>
      </w:r>
    </w:p>
    <w:p w:rsidR="004A7E9E" w:rsidRPr="00CB6CCE" w:rsidRDefault="004A7E9E" w:rsidP="004A7E9E">
      <w:pPr>
        <w:rPr>
          <w:szCs w:val="24"/>
          <w:lang w:eastAsia="lt-LT"/>
        </w:rPr>
      </w:pPr>
      <w:r w:rsidRPr="00CB6CCE">
        <w:rPr>
          <w:szCs w:val="24"/>
          <w:lang w:eastAsia="lt-LT"/>
        </w:rPr>
        <w:t>1.____________________________________________ 2.____________________________________________</w:t>
      </w:r>
    </w:p>
    <w:p w:rsidR="004A7E9E" w:rsidRPr="00CB6CCE" w:rsidRDefault="004A7E9E" w:rsidP="004A7E9E">
      <w:pPr>
        <w:rPr>
          <w:szCs w:val="24"/>
          <w:lang w:eastAsia="lt-LT"/>
        </w:rPr>
      </w:pPr>
      <w:r w:rsidRPr="00CB6CCE">
        <w:rPr>
          <w:szCs w:val="24"/>
          <w:lang w:eastAsia="lt-LT"/>
        </w:rPr>
        <w:t>3.____________________________________________ 4.____________________________________________</w:t>
      </w:r>
    </w:p>
    <w:p w:rsidR="004A7E9E" w:rsidRPr="00CB6CCE" w:rsidRDefault="004A7E9E" w:rsidP="004A7E9E">
      <w:pPr>
        <w:rPr>
          <w:b/>
          <w:szCs w:val="24"/>
          <w:lang w:eastAsia="lt-LT"/>
        </w:rPr>
      </w:pPr>
    </w:p>
    <w:p w:rsidR="004A7E9E" w:rsidRPr="00CB6CCE" w:rsidRDefault="004A7E9E" w:rsidP="004A7E9E">
      <w:pPr>
        <w:rPr>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xml:space="preserve">Leisti laidoti žmogaus palaikus pripažintoje neprižiūrima kapaviete: </w:t>
      </w:r>
    </w:p>
    <w:p w:rsidR="004A7E9E" w:rsidRPr="00CB6CCE" w:rsidRDefault="004A7E9E" w:rsidP="004A7E9E">
      <w:pPr>
        <w:rPr>
          <w:szCs w:val="24"/>
          <w:lang w:eastAsia="lt-LT"/>
        </w:rPr>
      </w:pPr>
      <w:r w:rsidRPr="00CB6CCE">
        <w:rPr>
          <w:szCs w:val="24"/>
          <w:lang w:eastAsia="lt-LT"/>
        </w:rPr>
        <w:t>________________________________</w:t>
      </w:r>
    </w:p>
    <w:p w:rsidR="004A7E9E" w:rsidRPr="00CB6CCE" w:rsidRDefault="004A7E9E" w:rsidP="004A7E9E">
      <w:pPr>
        <w:rPr>
          <w:sz w:val="18"/>
          <w:szCs w:val="18"/>
          <w:lang w:eastAsia="lt-LT"/>
        </w:rPr>
      </w:pPr>
      <w:r w:rsidRPr="00CB6CCE">
        <w:rPr>
          <w:szCs w:val="24"/>
          <w:lang w:eastAsia="lt-LT"/>
        </w:rPr>
        <w:t>(</w:t>
      </w:r>
      <w:r w:rsidRPr="00CB6CCE">
        <w:rPr>
          <w:sz w:val="18"/>
          <w:szCs w:val="18"/>
          <w:lang w:eastAsia="lt-LT"/>
        </w:rPr>
        <w:t>kapavietės  Nr. xxx/xxx/xxx)</w:t>
      </w:r>
    </w:p>
    <w:p w:rsidR="004A7E9E" w:rsidRPr="00CB6CCE" w:rsidRDefault="004A7E9E" w:rsidP="004A7E9E">
      <w:pPr>
        <w:rPr>
          <w:szCs w:val="24"/>
          <w:lang w:eastAsia="lt-LT"/>
        </w:rPr>
      </w:pPr>
      <w:r w:rsidRPr="00CB6CCE">
        <w:rPr>
          <w:szCs w:val="24"/>
          <w:lang w:eastAsia="lt-LT"/>
        </w:rPr>
        <w:t>________________________________________________________________________________</w:t>
      </w:r>
    </w:p>
    <w:p w:rsidR="004A7E9E" w:rsidRPr="00CB6CCE" w:rsidRDefault="004A7E9E" w:rsidP="004A7E9E">
      <w:pPr>
        <w:ind w:left="1440" w:firstLine="720"/>
        <w:rPr>
          <w:sz w:val="18"/>
          <w:szCs w:val="18"/>
          <w:lang w:eastAsia="lt-LT"/>
        </w:rPr>
      </w:pPr>
      <w:r w:rsidRPr="00CB6CCE">
        <w:rPr>
          <w:sz w:val="18"/>
          <w:szCs w:val="18"/>
          <w:lang w:eastAsia="lt-LT"/>
        </w:rPr>
        <w:t>(nurodyti dokumentą, suteikiantį teisę prižiūrėti neprižiūrimą kapavietę)</w:t>
      </w:r>
    </w:p>
    <w:p w:rsidR="004A7E9E" w:rsidRPr="00CB6CCE" w:rsidRDefault="004A7E9E" w:rsidP="004A7E9E">
      <w:pPr>
        <w:rPr>
          <w:rFonts w:ascii="Webdings" w:hAnsi="Webdings"/>
          <w:szCs w:val="24"/>
          <w:lang w:eastAsia="lt-LT"/>
        </w:rPr>
      </w:pPr>
    </w:p>
    <w:p w:rsidR="004A7E9E" w:rsidRPr="00CB6CCE" w:rsidRDefault="004A7E9E" w:rsidP="004A7E9E">
      <w:pPr>
        <w:jc w:val="both"/>
        <w:rPr>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xml:space="preserve">Leisti laidoti žmogaus palaikus ____________________________________ </w:t>
      </w:r>
      <w:proofErr w:type="spellStart"/>
      <w:r w:rsidRPr="00CB6CCE">
        <w:rPr>
          <w:szCs w:val="24"/>
          <w:lang w:eastAsia="lt-LT"/>
        </w:rPr>
        <w:t>kolumbariumo</w:t>
      </w:r>
      <w:proofErr w:type="spellEnd"/>
      <w:r w:rsidRPr="00CB6CCE">
        <w:rPr>
          <w:szCs w:val="24"/>
          <w:lang w:eastAsia="lt-LT"/>
        </w:rPr>
        <w:t xml:space="preserve"> nišoje Nr. xxx/xxx/xxx, </w:t>
      </w:r>
    </w:p>
    <w:p w:rsidR="004A7E9E" w:rsidRPr="00CB6CCE" w:rsidRDefault="004A7E9E" w:rsidP="004A7E9E">
      <w:pPr>
        <w:ind w:firstLine="4216"/>
        <w:jc w:val="both"/>
        <w:rPr>
          <w:szCs w:val="24"/>
          <w:lang w:eastAsia="lt-LT"/>
        </w:rPr>
      </w:pPr>
      <w:r w:rsidRPr="00CB6CCE">
        <w:rPr>
          <w:sz w:val="18"/>
          <w:szCs w:val="18"/>
          <w:lang w:eastAsia="lt-LT"/>
        </w:rPr>
        <w:t>(palaidotos šeimos ar asmens pavardė)</w:t>
      </w:r>
      <w:r w:rsidRPr="00CB6CCE">
        <w:rPr>
          <w:szCs w:val="24"/>
          <w:lang w:eastAsia="lt-LT"/>
        </w:rPr>
        <w:t xml:space="preserve"> </w:t>
      </w:r>
    </w:p>
    <w:p w:rsidR="004A7E9E" w:rsidRPr="00CB6CCE" w:rsidRDefault="004A7E9E" w:rsidP="004A7E9E">
      <w:pPr>
        <w:jc w:val="both"/>
        <w:rPr>
          <w:i/>
          <w:szCs w:val="24"/>
          <w:lang w:eastAsia="lt-LT"/>
        </w:rPr>
      </w:pPr>
      <w:r w:rsidRPr="00CB6CCE">
        <w:rPr>
          <w:szCs w:val="24"/>
          <w:lang w:eastAsia="lt-LT"/>
        </w:rPr>
        <w:t>kurioje palaidoti (</w:t>
      </w:r>
      <w:r w:rsidRPr="00CB6CCE">
        <w:rPr>
          <w:i/>
          <w:szCs w:val="24"/>
          <w:lang w:eastAsia="lt-LT"/>
        </w:rPr>
        <w:t xml:space="preserve">nurodyti šiame </w:t>
      </w:r>
      <w:proofErr w:type="spellStart"/>
      <w:r w:rsidRPr="00CB6CCE">
        <w:rPr>
          <w:i/>
          <w:szCs w:val="24"/>
          <w:lang w:eastAsia="lt-LT"/>
        </w:rPr>
        <w:t>kolumbariumo</w:t>
      </w:r>
      <w:proofErr w:type="spellEnd"/>
      <w:r w:rsidRPr="00CB6CCE">
        <w:rPr>
          <w:i/>
          <w:szCs w:val="24"/>
          <w:lang w:eastAsia="lt-LT"/>
        </w:rPr>
        <w:t xml:space="preserve"> nišoje palaidotų asmenų vardus ir pavardes, mirties datas):</w:t>
      </w:r>
    </w:p>
    <w:p w:rsidR="004A7E9E" w:rsidRPr="00CB6CCE" w:rsidRDefault="004A7E9E" w:rsidP="004A7E9E">
      <w:pPr>
        <w:rPr>
          <w:szCs w:val="24"/>
          <w:lang w:eastAsia="lt-LT"/>
        </w:rPr>
      </w:pPr>
      <w:r w:rsidRPr="00CB6CCE">
        <w:rPr>
          <w:szCs w:val="24"/>
          <w:lang w:eastAsia="lt-LT"/>
        </w:rPr>
        <w:t>1.____________________________________________ 2.____________________________________________</w:t>
      </w:r>
    </w:p>
    <w:p w:rsidR="004A7E9E" w:rsidRPr="00CB6CCE" w:rsidRDefault="004A7E9E" w:rsidP="004A7E9E">
      <w:pPr>
        <w:rPr>
          <w:szCs w:val="24"/>
          <w:lang w:eastAsia="lt-LT"/>
        </w:rPr>
      </w:pPr>
      <w:r w:rsidRPr="00CB6CCE">
        <w:rPr>
          <w:szCs w:val="24"/>
          <w:lang w:eastAsia="lt-LT"/>
        </w:rPr>
        <w:t>3.____________________________________________ 4.____________________________________________</w:t>
      </w:r>
    </w:p>
    <w:p w:rsidR="004A7E9E" w:rsidRPr="00CB6CCE" w:rsidRDefault="004A7E9E" w:rsidP="004A7E9E">
      <w:pPr>
        <w:ind w:hanging="18"/>
        <w:jc w:val="both"/>
        <w:rPr>
          <w:b/>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atsakingas už kapavietės (</w:t>
      </w:r>
      <w:proofErr w:type="spellStart"/>
      <w:r w:rsidRPr="00CB6CCE">
        <w:rPr>
          <w:szCs w:val="24"/>
          <w:lang w:eastAsia="lt-LT"/>
        </w:rPr>
        <w:t>kolumbariumo</w:t>
      </w:r>
      <w:proofErr w:type="spellEnd"/>
      <w:r w:rsidRPr="00CB6CCE">
        <w:rPr>
          <w:szCs w:val="24"/>
          <w:lang w:eastAsia="lt-LT"/>
        </w:rPr>
        <w:t xml:space="preserve"> nišos) priežiūrą asmuo, įrašytas žurnale, </w:t>
      </w:r>
      <w:r w:rsidRPr="00CB6CCE">
        <w:rPr>
          <w:rFonts w:ascii="Webdings" w:hAnsi="Webdings"/>
          <w:szCs w:val="24"/>
          <w:lang w:eastAsia="lt-LT"/>
        </w:rPr>
        <w:t></w:t>
      </w:r>
      <w:r w:rsidRPr="00CB6CCE">
        <w:rPr>
          <w:szCs w:val="24"/>
          <w:lang w:eastAsia="lt-LT"/>
        </w:rPr>
        <w:t xml:space="preserve"> – giminaičių ir sutuoktinio (partnerio) susitarimu atsakingu už kapavietės (</w:t>
      </w:r>
      <w:proofErr w:type="spellStart"/>
      <w:r w:rsidRPr="00CB6CCE">
        <w:rPr>
          <w:szCs w:val="24"/>
          <w:lang w:eastAsia="lt-LT"/>
        </w:rPr>
        <w:t>kolumbariumo</w:t>
      </w:r>
      <w:proofErr w:type="spellEnd"/>
      <w:r w:rsidRPr="00CB6CCE">
        <w:rPr>
          <w:szCs w:val="24"/>
          <w:lang w:eastAsia="lt-LT"/>
        </w:rPr>
        <w:t xml:space="preserve"> nišos) priežiūrą asmeniu paskiriamas, </w:t>
      </w: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laidojant atsakingą už kapavietės (</w:t>
      </w:r>
      <w:proofErr w:type="spellStart"/>
      <w:r w:rsidRPr="00CB6CCE">
        <w:rPr>
          <w:szCs w:val="24"/>
          <w:lang w:eastAsia="lt-LT"/>
        </w:rPr>
        <w:t>kolumbariumo</w:t>
      </w:r>
      <w:proofErr w:type="spellEnd"/>
      <w:r w:rsidRPr="00CB6CCE">
        <w:rPr>
          <w:szCs w:val="24"/>
          <w:lang w:eastAsia="lt-LT"/>
        </w:rPr>
        <w:t xml:space="preserve"> nišos) priežiūrą asmenį, giminaičių ir sutuoktinio (partnerio) arba (ir) kapavietėje (</w:t>
      </w:r>
      <w:proofErr w:type="spellStart"/>
      <w:r w:rsidRPr="00CB6CCE">
        <w:rPr>
          <w:szCs w:val="24"/>
          <w:lang w:eastAsia="lt-LT"/>
        </w:rPr>
        <w:t>kolumbariumo</w:t>
      </w:r>
      <w:proofErr w:type="spellEnd"/>
      <w:r w:rsidRPr="00CB6CCE">
        <w:rPr>
          <w:szCs w:val="24"/>
          <w:lang w:eastAsia="lt-LT"/>
        </w:rPr>
        <w:t xml:space="preserve"> nišos) palaidotų mirusiųjų giminaičių ir sutuoktinio (partnerio) susitarimu, atsakingas už kapavietės (</w:t>
      </w:r>
      <w:proofErr w:type="spellStart"/>
      <w:r w:rsidRPr="00CB6CCE">
        <w:rPr>
          <w:szCs w:val="24"/>
          <w:lang w:eastAsia="lt-LT"/>
        </w:rPr>
        <w:t>kolumbariumo</w:t>
      </w:r>
      <w:proofErr w:type="spellEnd"/>
      <w:r w:rsidRPr="00CB6CCE">
        <w:rPr>
          <w:szCs w:val="24"/>
          <w:lang w:eastAsia="lt-LT"/>
        </w:rPr>
        <w:t xml:space="preserve"> nišos) priežiūrą paskiriamas (</w:t>
      </w:r>
      <w:r w:rsidRPr="00CB6CCE">
        <w:rPr>
          <w:i/>
          <w:szCs w:val="24"/>
          <w:lang w:eastAsia="lt-LT"/>
        </w:rPr>
        <w:t>reikalingą langelyje pažymėti „X“</w:t>
      </w:r>
      <w:r w:rsidRPr="00CB6CCE">
        <w:rPr>
          <w:szCs w:val="24"/>
          <w:lang w:eastAsia="lt-LT"/>
        </w:rPr>
        <w:t>):</w:t>
      </w:r>
      <w:r w:rsidRPr="00CB6CCE">
        <w:rPr>
          <w:b/>
          <w:szCs w:val="24"/>
          <w:lang w:eastAsia="lt-LT"/>
        </w:rPr>
        <w:t xml:space="preserve"> </w:t>
      </w:r>
    </w:p>
    <w:p w:rsidR="004A7E9E" w:rsidRPr="00CB6CCE" w:rsidRDefault="004A7E9E" w:rsidP="004A7E9E">
      <w:pPr>
        <w:rPr>
          <w:b/>
          <w:szCs w:val="24"/>
          <w:lang w:eastAsia="lt-LT"/>
        </w:rPr>
      </w:pPr>
      <w:r w:rsidRPr="00CB6CCE">
        <w:rPr>
          <w:b/>
          <w:szCs w:val="24"/>
          <w:lang w:eastAsia="lt-LT"/>
        </w:rPr>
        <w:t>________________________________________________________________________________</w:t>
      </w:r>
    </w:p>
    <w:p w:rsidR="004A7E9E" w:rsidRPr="00CB6CCE" w:rsidRDefault="004A7E9E" w:rsidP="004A7E9E">
      <w:pPr>
        <w:ind w:firstLine="1134"/>
        <w:rPr>
          <w:szCs w:val="24"/>
          <w:lang w:eastAsia="lt-LT"/>
        </w:rPr>
      </w:pPr>
      <w:r w:rsidRPr="00CB6CCE">
        <w:rPr>
          <w:sz w:val="18"/>
          <w:szCs w:val="18"/>
          <w:lang w:eastAsia="lt-LT"/>
        </w:rPr>
        <w:t>(vardas ir pavardė, parašas, giminystės ryšys su laidojamu asmeniu, adresas, tel. Nr., elektroninis adresas)</w:t>
      </w:r>
      <w:r w:rsidRPr="00CB6CCE">
        <w:rPr>
          <w:szCs w:val="24"/>
          <w:lang w:eastAsia="lt-LT"/>
        </w:rPr>
        <w:t xml:space="preserve"> </w:t>
      </w:r>
    </w:p>
    <w:p w:rsidR="004A7E9E" w:rsidRPr="00CB6CCE" w:rsidRDefault="004A7E9E" w:rsidP="004A7E9E">
      <w:pPr>
        <w:rPr>
          <w:szCs w:val="24"/>
          <w:lang w:eastAsia="lt-LT"/>
        </w:rPr>
      </w:pPr>
      <w:r w:rsidRPr="00CB6CCE">
        <w:rPr>
          <w:szCs w:val="24"/>
          <w:lang w:eastAsia="lt-LT"/>
        </w:rPr>
        <w:t>PRIDEDAMA:</w:t>
      </w:r>
    </w:p>
    <w:p w:rsidR="004A7E9E" w:rsidRPr="00CB6CCE" w:rsidRDefault="004A7E9E" w:rsidP="004A7E9E">
      <w:pPr>
        <w:rPr>
          <w:sz w:val="20"/>
          <w:szCs w:val="24"/>
          <w:lang w:eastAsia="lt-LT"/>
        </w:rPr>
      </w:pPr>
      <w:r w:rsidRPr="00CB6CCE">
        <w:rPr>
          <w:sz w:val="20"/>
          <w:szCs w:val="24"/>
          <w:lang w:eastAsia="lt-LT"/>
        </w:rPr>
        <w:t xml:space="preserve">1. Medicininio mirties liudijimo, </w:t>
      </w:r>
      <w:proofErr w:type="spellStart"/>
      <w:r w:rsidRPr="00CB6CCE">
        <w:rPr>
          <w:sz w:val="20"/>
          <w:szCs w:val="24"/>
          <w:lang w:eastAsia="lt-LT"/>
        </w:rPr>
        <w:t>kremacijos</w:t>
      </w:r>
      <w:proofErr w:type="spellEnd"/>
      <w:r w:rsidRPr="00CB6CCE">
        <w:rPr>
          <w:sz w:val="20"/>
          <w:szCs w:val="24"/>
          <w:lang w:eastAsia="lt-LT"/>
        </w:rPr>
        <w:t xml:space="preserve"> dokumentų kopijos (kai mirusiojo palaikiai kremuoti), ___ lapai.</w:t>
      </w:r>
    </w:p>
    <w:p w:rsidR="004A7E9E" w:rsidRPr="00CB6CCE" w:rsidRDefault="004A7E9E" w:rsidP="004A7E9E">
      <w:pPr>
        <w:jc w:val="both"/>
        <w:rPr>
          <w:sz w:val="20"/>
          <w:szCs w:val="24"/>
          <w:lang w:eastAsia="lt-LT"/>
        </w:rPr>
      </w:pPr>
      <w:r w:rsidRPr="00CB6CCE">
        <w:rPr>
          <w:sz w:val="20"/>
          <w:szCs w:val="24"/>
          <w:lang w:eastAsia="lt-LT"/>
        </w:rPr>
        <w:t>2. Testamentas arba kitas notaro ar kito įstatymų įgalioto asmens patvirtintas rašytinis valios pareiškimas skirti laidojantį ir (ar) atsakingą už kapavietės (</w:t>
      </w:r>
      <w:proofErr w:type="spellStart"/>
      <w:r w:rsidRPr="00CB6CCE">
        <w:rPr>
          <w:sz w:val="20"/>
          <w:szCs w:val="24"/>
          <w:lang w:eastAsia="lt-LT"/>
        </w:rPr>
        <w:t>kolumbariumo</w:t>
      </w:r>
      <w:proofErr w:type="spellEnd"/>
      <w:r w:rsidRPr="00CB6CCE">
        <w:rPr>
          <w:sz w:val="20"/>
          <w:szCs w:val="24"/>
          <w:lang w:eastAsia="lt-LT"/>
        </w:rPr>
        <w:t xml:space="preserve"> nišos) priežiūrą asmenį, ___ lapai.</w:t>
      </w:r>
    </w:p>
    <w:p w:rsidR="004A7E9E" w:rsidRPr="00CB6CCE" w:rsidRDefault="004A7E9E" w:rsidP="004A7E9E">
      <w:pPr>
        <w:jc w:val="both"/>
        <w:rPr>
          <w:sz w:val="20"/>
          <w:szCs w:val="24"/>
          <w:lang w:eastAsia="lt-LT"/>
        </w:rPr>
      </w:pPr>
      <w:r w:rsidRPr="00CB6CCE">
        <w:rPr>
          <w:sz w:val="20"/>
          <w:szCs w:val="24"/>
          <w:lang w:eastAsia="lt-LT"/>
        </w:rPr>
        <w:t>3. Dokumentai, įrodantys giminystės ryšius su palaidotu asmeniu ir kitų šeimos narių, turinčių tokią pačią teisę į kapavietę (</w:t>
      </w:r>
      <w:proofErr w:type="spellStart"/>
      <w:r w:rsidRPr="00CB6CCE">
        <w:rPr>
          <w:sz w:val="20"/>
          <w:szCs w:val="24"/>
          <w:lang w:eastAsia="lt-LT"/>
        </w:rPr>
        <w:t>kolumbariumo</w:t>
      </w:r>
      <w:proofErr w:type="spellEnd"/>
      <w:r w:rsidRPr="00CB6CCE">
        <w:rPr>
          <w:sz w:val="20"/>
          <w:szCs w:val="24"/>
          <w:lang w:eastAsia="lt-LT"/>
        </w:rPr>
        <w:t xml:space="preserve"> nišą), rašytinis sutikimas, kai prašymo negali pateikti už kapavietės (</w:t>
      </w:r>
      <w:proofErr w:type="spellStart"/>
      <w:r w:rsidRPr="00CB6CCE">
        <w:rPr>
          <w:sz w:val="20"/>
          <w:szCs w:val="24"/>
          <w:lang w:eastAsia="lt-LT"/>
        </w:rPr>
        <w:t>kolumbariumo</w:t>
      </w:r>
      <w:proofErr w:type="spellEnd"/>
      <w:r w:rsidRPr="00CB6CCE">
        <w:rPr>
          <w:sz w:val="20"/>
          <w:szCs w:val="24"/>
          <w:lang w:eastAsia="lt-LT"/>
        </w:rPr>
        <w:t xml:space="preserve"> nišos) priežiūrą atsakingas asmuo, ___ lapai.</w:t>
      </w:r>
    </w:p>
    <w:p w:rsidR="004A7E9E" w:rsidRPr="00CB6CCE" w:rsidRDefault="004A7E9E" w:rsidP="004A7E9E">
      <w:pPr>
        <w:jc w:val="both"/>
        <w:rPr>
          <w:sz w:val="20"/>
          <w:szCs w:val="24"/>
          <w:lang w:eastAsia="lt-LT"/>
        </w:rPr>
      </w:pPr>
      <w:r w:rsidRPr="00CB6CCE">
        <w:rPr>
          <w:sz w:val="20"/>
          <w:szCs w:val="24"/>
          <w:lang w:eastAsia="lt-LT"/>
        </w:rPr>
        <w:t>4. Leidimas ekshumuoti žmogaus palaikus, artimųjų giminaičių rašytiniai sutikimai perlaidoti palaikus (jeigu prašoma leidimo perlaidoti žmogaus palaikus, pervežtus iš kitų vietovių) ___ lapai.</w:t>
      </w:r>
    </w:p>
    <w:p w:rsidR="004A7E9E" w:rsidRPr="00CB6CCE" w:rsidRDefault="004A7E9E" w:rsidP="004A7E9E">
      <w:pPr>
        <w:jc w:val="both"/>
        <w:rPr>
          <w:szCs w:val="24"/>
          <w:lang w:eastAsia="lt-LT"/>
        </w:rPr>
      </w:pPr>
    </w:p>
    <w:p w:rsidR="004A7E9E" w:rsidRPr="00CB6CCE" w:rsidRDefault="004A7E9E" w:rsidP="004A7E9E">
      <w:pPr>
        <w:jc w:val="both"/>
        <w:rPr>
          <w:szCs w:val="24"/>
          <w:lang w:eastAsia="lt-LT"/>
        </w:rPr>
      </w:pPr>
      <w:r w:rsidRPr="00CB6CCE">
        <w:rPr>
          <w:szCs w:val="24"/>
          <w:lang w:eastAsia="lt-LT"/>
        </w:rPr>
        <w:t xml:space="preserve">Prašymą pateikė                                           </w:t>
      </w:r>
    </w:p>
    <w:p w:rsidR="004A7E9E" w:rsidRPr="00CB6CCE" w:rsidRDefault="004A7E9E" w:rsidP="004A7E9E">
      <w:pPr>
        <w:jc w:val="both"/>
        <w:rPr>
          <w:szCs w:val="24"/>
          <w:lang w:eastAsia="lt-LT"/>
        </w:rPr>
      </w:pPr>
      <w:r w:rsidRPr="00CB6CCE">
        <w:rPr>
          <w:szCs w:val="24"/>
          <w:lang w:eastAsia="lt-LT"/>
        </w:rPr>
        <w:t>_________________________________ ______________ ________________________________</w:t>
      </w:r>
    </w:p>
    <w:p w:rsidR="004A7E9E" w:rsidRPr="00CB6CCE" w:rsidRDefault="004A7E9E" w:rsidP="004A7E9E">
      <w:pPr>
        <w:ind w:firstLine="48"/>
        <w:jc w:val="both"/>
        <w:rPr>
          <w:sz w:val="18"/>
          <w:szCs w:val="18"/>
          <w:lang w:eastAsia="lt-LT"/>
        </w:rPr>
      </w:pPr>
      <w:r w:rsidRPr="00CB6CCE">
        <w:rPr>
          <w:sz w:val="18"/>
          <w:szCs w:val="18"/>
          <w:lang w:eastAsia="lt-LT"/>
        </w:rPr>
        <w:t>(prašymą pateikusio asmens pareigos, kai prašymą</w:t>
      </w:r>
      <w:r w:rsidRPr="00CB6CCE">
        <w:rPr>
          <w:sz w:val="18"/>
          <w:szCs w:val="18"/>
          <w:lang w:eastAsia="lt-LT"/>
        </w:rPr>
        <w:tab/>
        <w:t xml:space="preserve">     (parašas)</w:t>
      </w:r>
      <w:r w:rsidRPr="00CB6CCE">
        <w:rPr>
          <w:sz w:val="18"/>
          <w:szCs w:val="18"/>
          <w:lang w:eastAsia="lt-LT"/>
        </w:rPr>
        <w:tab/>
      </w:r>
      <w:r w:rsidRPr="00CB6CCE">
        <w:rPr>
          <w:sz w:val="18"/>
          <w:szCs w:val="18"/>
          <w:lang w:eastAsia="lt-LT"/>
        </w:rPr>
        <w:tab/>
        <w:t xml:space="preserve"> (vardas ir pavardė)</w:t>
      </w:r>
    </w:p>
    <w:p w:rsidR="004A7E9E" w:rsidRPr="00CB6CCE" w:rsidRDefault="004A7E9E" w:rsidP="004A7E9E">
      <w:pPr>
        <w:jc w:val="both"/>
        <w:rPr>
          <w:sz w:val="18"/>
          <w:szCs w:val="18"/>
          <w:lang w:eastAsia="lt-LT"/>
        </w:rPr>
      </w:pPr>
      <w:r w:rsidRPr="00CB6CCE">
        <w:rPr>
          <w:sz w:val="18"/>
          <w:szCs w:val="18"/>
          <w:lang w:eastAsia="lt-LT"/>
        </w:rPr>
        <w:t xml:space="preserve">teikia juridinis asmuo) </w:t>
      </w:r>
    </w:p>
    <w:p w:rsidR="004A7E9E" w:rsidRPr="00CB6CCE" w:rsidRDefault="004A7E9E" w:rsidP="004A7E9E">
      <w:pPr>
        <w:jc w:val="both"/>
        <w:rPr>
          <w:sz w:val="18"/>
          <w:szCs w:val="18"/>
          <w:lang w:eastAsia="lt-LT"/>
        </w:rPr>
      </w:pPr>
      <w:r w:rsidRPr="00CB6CCE">
        <w:rPr>
          <w:sz w:val="18"/>
          <w:szCs w:val="18"/>
          <w:lang w:eastAsia="lt-LT"/>
        </w:rPr>
        <w:t>A. V.</w:t>
      </w:r>
    </w:p>
    <w:p w:rsidR="004A7E9E" w:rsidRPr="00CB6CCE" w:rsidRDefault="004A7E9E" w:rsidP="004A7E9E">
      <w:pPr>
        <w:jc w:val="both"/>
        <w:rPr>
          <w:szCs w:val="24"/>
          <w:lang w:eastAsia="lt-LT"/>
        </w:rPr>
      </w:pPr>
    </w:p>
    <w:p w:rsidR="004A7E9E" w:rsidRPr="00CB6CCE" w:rsidRDefault="004A7E9E" w:rsidP="004A7E9E">
      <w:pPr>
        <w:jc w:val="both"/>
        <w:rPr>
          <w:szCs w:val="24"/>
          <w:lang w:eastAsia="lt-LT"/>
        </w:rPr>
      </w:pPr>
      <w:r w:rsidRPr="00CB6CCE">
        <w:rPr>
          <w:szCs w:val="24"/>
          <w:lang w:eastAsia="lt-LT"/>
        </w:rPr>
        <w:t>Prašymą priėmė</w:t>
      </w:r>
    </w:p>
    <w:p w:rsidR="004A7E9E" w:rsidRPr="00CB6CCE" w:rsidRDefault="004A7E9E" w:rsidP="004A7E9E">
      <w:pPr>
        <w:jc w:val="both"/>
        <w:rPr>
          <w:szCs w:val="24"/>
          <w:lang w:eastAsia="lt-LT"/>
        </w:rPr>
      </w:pPr>
      <w:r w:rsidRPr="00CB6CCE">
        <w:rPr>
          <w:szCs w:val="24"/>
          <w:lang w:eastAsia="lt-LT"/>
        </w:rPr>
        <w:t>__________________________________  ______________ ______________________________</w:t>
      </w:r>
    </w:p>
    <w:p w:rsidR="004A7E9E" w:rsidRPr="00CB6CCE" w:rsidRDefault="004A7E9E" w:rsidP="004A7E9E">
      <w:pPr>
        <w:ind w:firstLine="62"/>
        <w:jc w:val="both"/>
        <w:rPr>
          <w:szCs w:val="24"/>
          <w:lang w:eastAsia="lt-LT"/>
        </w:rPr>
      </w:pPr>
      <w:r w:rsidRPr="00CB6CCE">
        <w:rPr>
          <w:sz w:val="18"/>
          <w:szCs w:val="18"/>
          <w:lang w:eastAsia="lt-LT"/>
        </w:rPr>
        <w:t>(prašymą priėmusio asmens pareigos)</w:t>
      </w:r>
      <w:r w:rsidRPr="00CB6CCE">
        <w:rPr>
          <w:sz w:val="18"/>
          <w:szCs w:val="18"/>
          <w:lang w:eastAsia="lt-LT"/>
        </w:rPr>
        <w:tab/>
        <w:t xml:space="preserve">      (parašas)</w:t>
      </w:r>
      <w:r w:rsidRPr="00CB6CCE">
        <w:rPr>
          <w:sz w:val="18"/>
          <w:szCs w:val="18"/>
          <w:lang w:eastAsia="lt-LT"/>
        </w:rPr>
        <w:tab/>
      </w:r>
      <w:r w:rsidRPr="00CB6CCE">
        <w:rPr>
          <w:sz w:val="18"/>
          <w:szCs w:val="18"/>
          <w:lang w:eastAsia="lt-LT"/>
        </w:rPr>
        <w:tab/>
        <w:t xml:space="preserve"> (vardas ir pavardė)</w:t>
      </w:r>
    </w:p>
    <w:p w:rsidR="004A7E9E" w:rsidRPr="00CB6CCE" w:rsidRDefault="004A7E9E" w:rsidP="004A7E9E">
      <w:pPr>
        <w:jc w:val="both"/>
        <w:rPr>
          <w:sz w:val="18"/>
          <w:szCs w:val="18"/>
          <w:lang w:eastAsia="lt-LT"/>
        </w:rPr>
      </w:pPr>
      <w:r w:rsidRPr="00CB6CCE">
        <w:rPr>
          <w:sz w:val="18"/>
          <w:szCs w:val="18"/>
          <w:lang w:eastAsia="lt-LT"/>
        </w:rPr>
        <w:t>A. V.</w:t>
      </w:r>
    </w:p>
    <w:p w:rsidR="004A7E9E" w:rsidRPr="00CB6CCE" w:rsidRDefault="004A7E9E" w:rsidP="004A7E9E">
      <w:pPr>
        <w:jc w:val="both"/>
        <w:rPr>
          <w:szCs w:val="24"/>
          <w:lang w:eastAsia="lt-LT"/>
        </w:rPr>
      </w:pPr>
    </w:p>
    <w:p w:rsidR="004A7E9E" w:rsidRPr="00CB6CCE" w:rsidRDefault="004A7E9E" w:rsidP="004A7E9E">
      <w:pPr>
        <w:jc w:val="center"/>
        <w:rPr>
          <w:b/>
          <w:szCs w:val="24"/>
          <w:lang w:eastAsia="lt-LT"/>
        </w:rPr>
      </w:pPr>
      <w:r w:rsidRPr="00CB6CCE">
        <w:rPr>
          <w:b/>
          <w:szCs w:val="24"/>
          <w:lang w:eastAsia="lt-LT"/>
        </w:rPr>
        <w:t>INFORMACIJA LAIDOJANČIAM ASMENIUI</w:t>
      </w:r>
    </w:p>
    <w:p w:rsidR="004A7E9E" w:rsidRPr="00CB6CCE" w:rsidRDefault="004A7E9E" w:rsidP="004A7E9E">
      <w:pPr>
        <w:jc w:val="both"/>
        <w:rPr>
          <w:b/>
          <w:szCs w:val="24"/>
          <w:lang w:eastAsia="lt-LT"/>
        </w:rPr>
      </w:pPr>
    </w:p>
    <w:p w:rsidR="004A7E9E" w:rsidRPr="00CB6CCE" w:rsidRDefault="004A7E9E" w:rsidP="004A7E9E">
      <w:pPr>
        <w:ind w:firstLine="558"/>
        <w:jc w:val="both"/>
        <w:rPr>
          <w:szCs w:val="24"/>
          <w:lang w:eastAsia="lt-LT"/>
        </w:rPr>
      </w:pPr>
      <w:r w:rsidRPr="00CB6CCE">
        <w:rPr>
          <w:szCs w:val="24"/>
          <w:lang w:eastAsia="lt-LT"/>
        </w:rPr>
        <w:t xml:space="preserve">1. Juridiniai ir fiziniai asmenys kapavietės įrengimo, pertvarkymo, remonto darbus gali vykdyti, suderinę su kapinių prižiūrėtoju arba su kapinių priežiūrą vykdančios seniūnijos seniūnu. Atsakingas už kapavietės priežiūrą asmuo (toliau – atsakingas asmuo) privalo pašalinti pažeidimus ar atlyginti žalą, kurią jis padarė kapinėms ir kitoms kapavietėms, įrengiant kapo paminklą, antkapį ar atliekant kitus kapavietės pertvarkymo darbus. </w:t>
      </w:r>
    </w:p>
    <w:p w:rsidR="004A7E9E" w:rsidRPr="00CB6CCE" w:rsidRDefault="004A7E9E" w:rsidP="004A7E9E">
      <w:pPr>
        <w:ind w:firstLine="558"/>
        <w:jc w:val="both"/>
        <w:rPr>
          <w:szCs w:val="24"/>
          <w:lang w:eastAsia="lt-LT"/>
        </w:rPr>
      </w:pPr>
      <w:r w:rsidRPr="00CB6CCE">
        <w:rPr>
          <w:szCs w:val="24"/>
          <w:lang w:eastAsia="lt-LT"/>
        </w:rPr>
        <w:t>2. Prašyme nenurodžius atsakingo asmens, mirusiojo asmens giminaičiai ir sutuoktinis (-ė), partneris privalo susitarti, kas bus atsakingas už kapavietės priežiūrą ir per 1 mėnesį nuo leidimo laidoti išdavimo raštu apie tai informuoti kapinių prižiūrėtoją, nurodant šiuos atsakingo asmens duomenis: fizinio asmens vardą, pavardę, adresą, telefono numerį,</w:t>
      </w:r>
      <w:r w:rsidRPr="00CB6CCE">
        <w:rPr>
          <w:sz w:val="22"/>
          <w:szCs w:val="22"/>
        </w:rPr>
        <w:t xml:space="preserve"> </w:t>
      </w:r>
      <w:r w:rsidRPr="00CB6CCE">
        <w:rPr>
          <w:szCs w:val="24"/>
        </w:rPr>
        <w:t>elektroninį paštą</w:t>
      </w:r>
      <w:r w:rsidRPr="00CB6CCE">
        <w:rPr>
          <w:szCs w:val="24"/>
          <w:lang w:eastAsia="lt-LT"/>
        </w:rPr>
        <w:t>; juridinio asmens pavadinimą, teisinę formą, kodą, buveinę, telefono numerį,</w:t>
      </w:r>
      <w:r w:rsidRPr="00CB6CCE">
        <w:rPr>
          <w:szCs w:val="24"/>
        </w:rPr>
        <w:t xml:space="preserve"> elektroninį paštą</w:t>
      </w:r>
      <w:r w:rsidRPr="00CB6CCE">
        <w:rPr>
          <w:szCs w:val="24"/>
          <w:lang w:eastAsia="lt-LT"/>
        </w:rPr>
        <w:t xml:space="preserve">). </w:t>
      </w:r>
    </w:p>
    <w:p w:rsidR="004A7E9E" w:rsidRPr="00CB6CCE" w:rsidRDefault="004A7E9E" w:rsidP="004A7E9E">
      <w:pPr>
        <w:ind w:firstLine="558"/>
        <w:jc w:val="both"/>
        <w:rPr>
          <w:szCs w:val="24"/>
          <w:lang w:eastAsia="lt-LT"/>
        </w:rPr>
      </w:pPr>
      <w:r w:rsidRPr="00CB6CCE">
        <w:rPr>
          <w:szCs w:val="24"/>
          <w:lang w:eastAsia="lt-LT"/>
        </w:rPr>
        <w:t xml:space="preserve">3. Kapavietėje laidoti kitus mirusius asmenis leidžiama tik atsakingo asmens sutikimu. Mirus atsakingam asmeniui, jo giminaičiai ir (ar) sutuoktinis (-ė), partneris turi susitarti ir raštu informuoti kapinių prižiūrėtoją apie  atsakingą už kapavietės priežiūrą asmenį, nurodyti šio asmens duomenis, pateiktus 2 punkte. </w:t>
      </w:r>
    </w:p>
    <w:p w:rsidR="004A7E9E" w:rsidRPr="00CB6CCE" w:rsidRDefault="004A7E9E" w:rsidP="004A7E9E">
      <w:pPr>
        <w:ind w:firstLine="558"/>
        <w:jc w:val="both"/>
        <w:rPr>
          <w:szCs w:val="24"/>
          <w:lang w:eastAsia="lt-LT"/>
        </w:rPr>
      </w:pPr>
      <w:r w:rsidRPr="00CB6CCE">
        <w:rPr>
          <w:szCs w:val="24"/>
          <w:lang w:eastAsia="lt-LT"/>
        </w:rPr>
        <w:t>4. Vadovaujantis Lietuvos Respublikos Vyriausybės 2008 m. lapkričio 19 d. nutarimu Nr. 1207 „Dėl Lietuvos Respublikos žmonių palaikų laidojimo įstatymo įgyvendinamųjų teisės aktų patvirtinimo“ patvirtintų Kapinių tvarkymo taisyklių nustatyta tvarka, neprižiūrimų kapaviečių priežiūra suteikiama kitiems asmenims su teise jiems mirus, būti palaidotiems jose. Neprižiūrimoje kapavietėje laidojant, ją prižiūrint, turi būti išsaugotas kapo paminklas, jeigu jis yra, ir jame esantys įrašai apie kapavietėje palaidotą (-</w:t>
      </w:r>
      <w:proofErr w:type="spellStart"/>
      <w:r w:rsidRPr="00CB6CCE">
        <w:rPr>
          <w:szCs w:val="24"/>
          <w:lang w:eastAsia="lt-LT"/>
        </w:rPr>
        <w:t>us</w:t>
      </w:r>
      <w:proofErr w:type="spellEnd"/>
      <w:r w:rsidRPr="00CB6CCE">
        <w:rPr>
          <w:szCs w:val="24"/>
          <w:lang w:eastAsia="lt-LT"/>
        </w:rPr>
        <w:t>) asmenį (-</w:t>
      </w:r>
      <w:proofErr w:type="spellStart"/>
      <w:r w:rsidRPr="00CB6CCE">
        <w:rPr>
          <w:szCs w:val="24"/>
          <w:lang w:eastAsia="lt-LT"/>
        </w:rPr>
        <w:t>is</w:t>
      </w:r>
      <w:proofErr w:type="spellEnd"/>
      <w:r w:rsidRPr="00CB6CCE">
        <w:rPr>
          <w:szCs w:val="24"/>
          <w:lang w:eastAsia="lt-LT"/>
        </w:rPr>
        <w:t>).</w:t>
      </w:r>
    </w:p>
    <w:p w:rsidR="004A7E9E" w:rsidRPr="00CB6CCE" w:rsidRDefault="004A7E9E" w:rsidP="004A7E9E">
      <w:pPr>
        <w:ind w:firstLine="124"/>
        <w:jc w:val="both"/>
        <w:rPr>
          <w:szCs w:val="24"/>
          <w:lang w:eastAsia="lt-LT"/>
        </w:rPr>
      </w:pPr>
    </w:p>
    <w:p w:rsidR="004A7E9E" w:rsidRPr="00CB6CCE" w:rsidRDefault="004A7E9E" w:rsidP="004A7E9E">
      <w:pPr>
        <w:jc w:val="both"/>
        <w:rPr>
          <w:szCs w:val="24"/>
          <w:lang w:eastAsia="lt-LT"/>
        </w:rPr>
      </w:pPr>
      <w:r w:rsidRPr="00CB6CCE">
        <w:rPr>
          <w:szCs w:val="24"/>
          <w:lang w:eastAsia="lt-LT"/>
        </w:rPr>
        <w:t>Su informacija susipažinau, atsakau</w:t>
      </w:r>
      <w:r w:rsidR="00F4168E">
        <w:rPr>
          <w:szCs w:val="24"/>
          <w:lang w:eastAsia="lt-LT"/>
        </w:rPr>
        <w:t xml:space="preserve"> už pateiktų duomenų teisingumą</w:t>
      </w:r>
    </w:p>
    <w:p w:rsidR="004A7E9E" w:rsidRPr="00CB6CCE" w:rsidRDefault="004A7E9E" w:rsidP="004A7E9E">
      <w:pPr>
        <w:jc w:val="both"/>
        <w:rPr>
          <w:szCs w:val="24"/>
          <w:lang w:eastAsia="lt-LT"/>
        </w:rPr>
      </w:pPr>
      <w:r w:rsidRPr="00CB6CCE">
        <w:rPr>
          <w:szCs w:val="24"/>
          <w:lang w:eastAsia="lt-LT"/>
        </w:rPr>
        <w:t xml:space="preserve">__________________________________________  _________________  </w:t>
      </w:r>
    </w:p>
    <w:p w:rsidR="004A7E9E" w:rsidRPr="00CB6CCE" w:rsidRDefault="004A7E9E" w:rsidP="004A7E9E">
      <w:pPr>
        <w:ind w:firstLine="960"/>
        <w:jc w:val="both"/>
        <w:rPr>
          <w:sz w:val="18"/>
          <w:szCs w:val="18"/>
          <w:lang w:eastAsia="lt-LT"/>
        </w:rPr>
      </w:pPr>
      <w:r w:rsidRPr="00CB6CCE">
        <w:rPr>
          <w:sz w:val="18"/>
          <w:szCs w:val="18"/>
          <w:lang w:eastAsia="lt-LT"/>
        </w:rPr>
        <w:t>(laidojančio asmens vardas ir pavardė)</w:t>
      </w:r>
      <w:r w:rsidRPr="00CB6CCE">
        <w:rPr>
          <w:sz w:val="18"/>
          <w:szCs w:val="18"/>
          <w:lang w:eastAsia="lt-LT"/>
        </w:rPr>
        <w:tab/>
      </w:r>
      <w:r w:rsidRPr="00CB6CCE">
        <w:rPr>
          <w:sz w:val="18"/>
          <w:szCs w:val="18"/>
          <w:lang w:eastAsia="lt-LT"/>
        </w:rPr>
        <w:tab/>
      </w:r>
      <w:r w:rsidRPr="00CB6CCE">
        <w:rPr>
          <w:sz w:val="18"/>
          <w:szCs w:val="18"/>
          <w:lang w:eastAsia="lt-LT"/>
        </w:rPr>
        <w:tab/>
        <w:t xml:space="preserve"> (parašas)</w:t>
      </w:r>
    </w:p>
    <w:p w:rsidR="004A7E9E" w:rsidRPr="00CB6CCE" w:rsidRDefault="004A7E9E" w:rsidP="004A7E9E">
      <w:pPr>
        <w:jc w:val="both"/>
        <w:rPr>
          <w:sz w:val="18"/>
          <w:szCs w:val="18"/>
          <w:lang w:eastAsia="lt-LT"/>
        </w:rPr>
      </w:pPr>
    </w:p>
    <w:p w:rsidR="004A7E9E" w:rsidRPr="00CB6CCE" w:rsidRDefault="004A7E9E" w:rsidP="004A7E9E">
      <w:pPr>
        <w:ind w:left="5103"/>
        <w:jc w:val="both"/>
        <w:sectPr w:rsidR="004A7E9E" w:rsidRPr="00CB6CCE" w:rsidSect="00E169B4">
          <w:pgSz w:w="11906" w:h="16838"/>
          <w:pgMar w:top="1134" w:right="567" w:bottom="1134" w:left="1701" w:header="567" w:footer="567" w:gutter="0"/>
          <w:pgNumType w:start="1"/>
          <w:cols w:space="1296"/>
          <w:titlePg/>
          <w:docGrid w:linePitch="360"/>
        </w:sectPr>
      </w:pPr>
    </w:p>
    <w:p w:rsidR="004A7E9E" w:rsidRPr="00CB6CCE" w:rsidRDefault="004A7E9E" w:rsidP="004A7E9E">
      <w:pPr>
        <w:ind w:left="5103"/>
        <w:jc w:val="both"/>
        <w:rPr>
          <w:rFonts w:eastAsia="Arial Unicode MS"/>
          <w:sz w:val="22"/>
          <w:szCs w:val="22"/>
          <w:lang w:eastAsia="lt-LT"/>
        </w:rPr>
      </w:pPr>
      <w:r w:rsidRPr="00CB6CCE">
        <w:rPr>
          <w:rFonts w:eastAsia="Arial Unicode MS"/>
          <w:sz w:val="22"/>
          <w:szCs w:val="22"/>
          <w:lang w:eastAsia="lt-LT"/>
        </w:rPr>
        <w:t xml:space="preserve">Leidimų laidoti išdavimo, laidojimo ir kapinių priežiūros bei lankymo, kapaviečių (kapų) identifikavimo, leidimo laidoti neprižiūrimose </w:t>
      </w:r>
      <w:r w:rsidR="00224FF4" w:rsidRPr="00CB6CCE">
        <w:rPr>
          <w:rFonts w:eastAsia="Arial Unicode MS"/>
          <w:sz w:val="22"/>
          <w:szCs w:val="22"/>
          <w:lang w:eastAsia="lt-LT"/>
        </w:rPr>
        <w:t>kapavietėse išdavimo Anykščių</w:t>
      </w:r>
      <w:r w:rsidRPr="00CB6CCE">
        <w:rPr>
          <w:rFonts w:eastAsia="Arial Unicode MS"/>
          <w:sz w:val="22"/>
          <w:szCs w:val="22"/>
          <w:lang w:eastAsia="lt-LT"/>
        </w:rPr>
        <w:t xml:space="preserve"> rajono savivaldybės teritorijoje tvarkos aprašo</w:t>
      </w:r>
    </w:p>
    <w:p w:rsidR="004A7E9E" w:rsidRPr="00CB6CCE" w:rsidRDefault="004A7E9E" w:rsidP="004A7E9E">
      <w:pPr>
        <w:ind w:left="5103"/>
        <w:jc w:val="both"/>
        <w:rPr>
          <w:rFonts w:eastAsia="Arial Unicode MS"/>
          <w:sz w:val="22"/>
          <w:szCs w:val="22"/>
          <w:lang w:eastAsia="lt-LT"/>
        </w:rPr>
      </w:pPr>
      <w:r w:rsidRPr="00CB6CCE">
        <w:rPr>
          <w:rFonts w:eastAsia="Arial Unicode MS"/>
          <w:sz w:val="22"/>
          <w:szCs w:val="22"/>
          <w:lang w:eastAsia="lt-LT"/>
        </w:rPr>
        <w:t>3 priedas</w:t>
      </w:r>
    </w:p>
    <w:p w:rsidR="004A7E9E" w:rsidRPr="00CB6CCE" w:rsidRDefault="004A7E9E" w:rsidP="004A7E9E">
      <w:pPr>
        <w:ind w:left="5670"/>
        <w:rPr>
          <w:szCs w:val="24"/>
          <w:lang w:eastAsia="lt-LT"/>
        </w:rPr>
      </w:pPr>
    </w:p>
    <w:p w:rsidR="004A7E9E" w:rsidRPr="00CB6CCE" w:rsidRDefault="004A7E9E" w:rsidP="004A7E9E">
      <w:pPr>
        <w:jc w:val="both"/>
        <w:rPr>
          <w:szCs w:val="24"/>
          <w:lang w:eastAsia="lt-LT"/>
        </w:rPr>
      </w:pPr>
      <w:r w:rsidRPr="00CB6CCE">
        <w:rPr>
          <w:szCs w:val="24"/>
          <w:lang w:eastAsia="lt-LT"/>
        </w:rPr>
        <w:t xml:space="preserve"> </w:t>
      </w:r>
    </w:p>
    <w:p w:rsidR="004A7E9E" w:rsidRPr="00CB6CCE" w:rsidRDefault="004A7E9E" w:rsidP="004A7E9E">
      <w:pPr>
        <w:jc w:val="both"/>
        <w:rPr>
          <w:szCs w:val="24"/>
          <w:lang w:eastAsia="lt-LT"/>
        </w:rPr>
      </w:pPr>
      <w:r w:rsidRPr="00CB6CCE">
        <w:rPr>
          <w:szCs w:val="24"/>
          <w:lang w:eastAsia="lt-LT"/>
        </w:rPr>
        <w:t>_____________</w:t>
      </w:r>
      <w:r w:rsidR="00EF1885" w:rsidRPr="00CB6CCE">
        <w:rPr>
          <w:szCs w:val="24"/>
          <w:lang w:eastAsia="lt-LT"/>
        </w:rPr>
        <w:t>_______________________ kapinių prižiūrėtojui</w:t>
      </w:r>
      <w:r w:rsidR="001E021A">
        <w:rPr>
          <w:szCs w:val="24"/>
          <w:lang w:eastAsia="lt-LT"/>
        </w:rPr>
        <w:t>/seniūnui</w:t>
      </w:r>
    </w:p>
    <w:p w:rsidR="004A7E9E" w:rsidRDefault="004A7E9E" w:rsidP="004A7E9E">
      <w:pPr>
        <w:rPr>
          <w:b/>
          <w:szCs w:val="24"/>
          <w:lang w:eastAsia="lt-LT"/>
        </w:rPr>
      </w:pPr>
    </w:p>
    <w:p w:rsidR="003F7937" w:rsidRPr="00CB6CCE" w:rsidRDefault="003F7937" w:rsidP="004A7E9E">
      <w:pPr>
        <w:rPr>
          <w:b/>
          <w:szCs w:val="24"/>
          <w:lang w:eastAsia="lt-LT"/>
        </w:rPr>
      </w:pPr>
    </w:p>
    <w:p w:rsidR="004A7E9E" w:rsidRPr="00CB6CCE" w:rsidRDefault="004A7E9E" w:rsidP="004A7E9E">
      <w:pPr>
        <w:jc w:val="center"/>
        <w:rPr>
          <w:b/>
          <w:szCs w:val="24"/>
          <w:lang w:eastAsia="lt-LT"/>
        </w:rPr>
      </w:pPr>
      <w:r w:rsidRPr="00CB6CCE">
        <w:rPr>
          <w:b/>
          <w:szCs w:val="24"/>
          <w:lang w:eastAsia="lt-LT"/>
        </w:rPr>
        <w:t>PRAŠYMAS</w:t>
      </w:r>
    </w:p>
    <w:p w:rsidR="004A7E9E" w:rsidRPr="00CB6CCE" w:rsidRDefault="004A7E9E" w:rsidP="004A7E9E">
      <w:pPr>
        <w:jc w:val="center"/>
        <w:rPr>
          <w:b/>
          <w:szCs w:val="24"/>
          <w:lang w:eastAsia="lt-LT"/>
        </w:rPr>
      </w:pPr>
      <w:r w:rsidRPr="00CB6CCE">
        <w:rPr>
          <w:b/>
          <w:szCs w:val="24"/>
          <w:lang w:eastAsia="lt-LT"/>
        </w:rPr>
        <w:t>PRITARTI KAPAVIETĖS ĮRENGIMO, PERTVARKYMO, REMONTO DARBŲ VYKDYMUI</w:t>
      </w:r>
    </w:p>
    <w:p w:rsidR="004A7E9E" w:rsidRPr="00CB6CCE" w:rsidRDefault="004A7E9E" w:rsidP="004A7E9E">
      <w:pPr>
        <w:jc w:val="center"/>
        <w:rPr>
          <w:szCs w:val="24"/>
          <w:lang w:eastAsia="lt-LT"/>
        </w:rPr>
      </w:pPr>
      <w:r w:rsidRPr="00CB6CCE">
        <w:rPr>
          <w:szCs w:val="24"/>
          <w:lang w:eastAsia="lt-LT"/>
        </w:rPr>
        <w:t xml:space="preserve">_____________  Nr. </w:t>
      </w:r>
    </w:p>
    <w:p w:rsidR="004A7E9E" w:rsidRPr="00CB6CCE" w:rsidRDefault="004A7E9E" w:rsidP="004A7E9E">
      <w:pPr>
        <w:jc w:val="center"/>
        <w:rPr>
          <w:sz w:val="18"/>
          <w:szCs w:val="18"/>
          <w:lang w:eastAsia="lt-LT"/>
        </w:rPr>
      </w:pPr>
      <w:r w:rsidRPr="00CB6CCE">
        <w:rPr>
          <w:sz w:val="18"/>
          <w:szCs w:val="18"/>
          <w:lang w:eastAsia="lt-LT"/>
        </w:rPr>
        <w:t>(data)</w:t>
      </w:r>
    </w:p>
    <w:p w:rsidR="004A7E9E" w:rsidRPr="00CB6CCE" w:rsidRDefault="004A7E9E" w:rsidP="004A7E9E">
      <w:pPr>
        <w:jc w:val="center"/>
        <w:rPr>
          <w:szCs w:val="24"/>
          <w:lang w:eastAsia="lt-LT"/>
        </w:rPr>
      </w:pPr>
      <w:r w:rsidRPr="00CB6CCE">
        <w:rPr>
          <w:szCs w:val="24"/>
          <w:lang w:eastAsia="lt-LT"/>
        </w:rPr>
        <w:t>_____________________</w:t>
      </w:r>
    </w:p>
    <w:p w:rsidR="004A7E9E" w:rsidRPr="00CB6CCE" w:rsidRDefault="004A7E9E" w:rsidP="004A7E9E">
      <w:pPr>
        <w:jc w:val="center"/>
        <w:rPr>
          <w:sz w:val="18"/>
          <w:szCs w:val="18"/>
          <w:lang w:eastAsia="lt-LT"/>
        </w:rPr>
      </w:pPr>
      <w:r w:rsidRPr="00CB6CCE">
        <w:rPr>
          <w:sz w:val="18"/>
          <w:szCs w:val="18"/>
          <w:lang w:eastAsia="lt-LT"/>
        </w:rPr>
        <w:t>(surašymo vieta)</w:t>
      </w:r>
    </w:p>
    <w:p w:rsidR="004A7E9E" w:rsidRPr="00CB6CCE" w:rsidRDefault="004A7E9E" w:rsidP="004A7E9E">
      <w:pPr>
        <w:jc w:val="both"/>
        <w:rPr>
          <w:szCs w:val="24"/>
          <w:lang w:eastAsia="lt-LT"/>
        </w:rPr>
      </w:pPr>
    </w:p>
    <w:p w:rsidR="004A7E9E" w:rsidRPr="00CB6CCE" w:rsidRDefault="004A7E9E" w:rsidP="004A7E9E">
      <w:pPr>
        <w:ind w:firstLine="496"/>
        <w:jc w:val="both"/>
        <w:rPr>
          <w:szCs w:val="24"/>
          <w:lang w:eastAsia="lt-LT"/>
        </w:rPr>
      </w:pPr>
      <w:r w:rsidRPr="00CB6CCE">
        <w:rPr>
          <w:szCs w:val="24"/>
          <w:lang w:eastAsia="lt-LT"/>
        </w:rPr>
        <w:t>Prašau leisti ____________________________ kapinėse vykdyti kapavietės______________</w:t>
      </w:r>
    </w:p>
    <w:p w:rsidR="004A7E9E" w:rsidRPr="00CB6CCE" w:rsidRDefault="004A7E9E" w:rsidP="004A7E9E">
      <w:pPr>
        <w:ind w:firstLine="2592"/>
        <w:rPr>
          <w:sz w:val="20"/>
          <w:szCs w:val="24"/>
          <w:lang w:eastAsia="lt-LT"/>
        </w:rPr>
      </w:pPr>
      <w:r w:rsidRPr="00CB6CCE">
        <w:rPr>
          <w:sz w:val="18"/>
          <w:szCs w:val="18"/>
          <w:lang w:eastAsia="lt-LT"/>
        </w:rPr>
        <w:t>(kapinių pavadinimas)</w:t>
      </w:r>
      <w:r w:rsidRPr="00CB6CCE">
        <w:rPr>
          <w:sz w:val="20"/>
          <w:szCs w:val="24"/>
          <w:lang w:eastAsia="lt-LT"/>
        </w:rPr>
        <w:t xml:space="preserve"> </w:t>
      </w:r>
    </w:p>
    <w:p w:rsidR="004A7E9E" w:rsidRPr="00CB6CCE" w:rsidRDefault="004A7E9E" w:rsidP="004A7E9E">
      <w:pPr>
        <w:rPr>
          <w:szCs w:val="24"/>
          <w:lang w:eastAsia="lt-LT"/>
        </w:rPr>
      </w:pPr>
      <w:r w:rsidRPr="00CB6CCE">
        <w:rPr>
          <w:szCs w:val="24"/>
          <w:lang w:eastAsia="lt-LT"/>
        </w:rPr>
        <w:t>_______________________________________________________________________________ :</w:t>
      </w:r>
    </w:p>
    <w:p w:rsidR="004A7E9E" w:rsidRPr="00CB6CCE" w:rsidRDefault="004A7E9E" w:rsidP="004A7E9E">
      <w:pPr>
        <w:ind w:firstLine="144"/>
        <w:jc w:val="both"/>
        <w:rPr>
          <w:sz w:val="18"/>
          <w:szCs w:val="18"/>
          <w:lang w:eastAsia="lt-LT"/>
        </w:rPr>
      </w:pPr>
      <w:r w:rsidRPr="00CB6CCE">
        <w:rPr>
          <w:sz w:val="18"/>
          <w:szCs w:val="18"/>
          <w:lang w:eastAsia="lt-LT"/>
        </w:rPr>
        <w:t>(kvartalo numeris, kapavietės eilės numeris,</w:t>
      </w:r>
      <w:r w:rsidRPr="00CB6CCE">
        <w:rPr>
          <w:b/>
          <w:sz w:val="18"/>
          <w:szCs w:val="18"/>
          <w:lang w:eastAsia="lt-LT"/>
        </w:rPr>
        <w:t xml:space="preserve"> </w:t>
      </w:r>
      <w:r w:rsidRPr="00CB6CCE">
        <w:rPr>
          <w:sz w:val="18"/>
          <w:szCs w:val="18"/>
          <w:lang w:eastAsia="lt-LT"/>
        </w:rPr>
        <w:t xml:space="preserve"> kapavietės numeris ar palaidoto (-ų) asmens (-ų) pavardė (-ės) ant kapavietės statinių) </w:t>
      </w:r>
    </w:p>
    <w:p w:rsidR="004A7E9E" w:rsidRPr="00CB6CCE" w:rsidRDefault="004A7E9E" w:rsidP="004A7E9E">
      <w:pPr>
        <w:jc w:val="both"/>
        <w:rPr>
          <w:sz w:val="18"/>
          <w:szCs w:val="18"/>
          <w:lang w:eastAsia="lt-LT"/>
        </w:rPr>
      </w:pPr>
    </w:p>
    <w:p w:rsidR="004A7E9E" w:rsidRPr="00CB6CCE" w:rsidRDefault="004A7E9E" w:rsidP="004A7E9E">
      <w:pPr>
        <w:jc w:val="both"/>
        <w:rPr>
          <w:sz w:val="20"/>
          <w:szCs w:val="24"/>
          <w:lang w:eastAsia="lt-LT"/>
        </w:rPr>
      </w:pPr>
      <w:r w:rsidRPr="00CB6CCE">
        <w:rPr>
          <w:szCs w:val="24"/>
          <w:lang w:eastAsia="lt-LT"/>
        </w:rPr>
        <w:t xml:space="preserve">įrengimo, pertvarkymo, remonto darbus </w:t>
      </w:r>
      <w:r w:rsidRPr="00CB6CCE">
        <w:rPr>
          <w:sz w:val="20"/>
          <w:szCs w:val="24"/>
          <w:lang w:eastAsia="lt-LT"/>
        </w:rPr>
        <w:t>________________________________________________________</w:t>
      </w:r>
    </w:p>
    <w:p w:rsidR="004A7E9E" w:rsidRPr="00CB6CCE" w:rsidRDefault="004A7E9E" w:rsidP="004A7E9E">
      <w:pPr>
        <w:ind w:firstLine="5141"/>
        <w:jc w:val="both"/>
        <w:rPr>
          <w:sz w:val="18"/>
          <w:szCs w:val="18"/>
          <w:lang w:eastAsia="lt-LT"/>
        </w:rPr>
      </w:pPr>
      <w:r w:rsidRPr="00CB6CCE">
        <w:rPr>
          <w:sz w:val="18"/>
          <w:szCs w:val="18"/>
          <w:lang w:eastAsia="lt-LT"/>
        </w:rPr>
        <w:t>(išvardyti numatomus atlikti darbus kapavietės ribose)</w:t>
      </w:r>
    </w:p>
    <w:p w:rsidR="004A7E9E" w:rsidRPr="00CB6CCE" w:rsidRDefault="004A7E9E" w:rsidP="004A7E9E">
      <w:pPr>
        <w:ind w:firstLine="62"/>
        <w:rPr>
          <w:szCs w:val="24"/>
          <w:lang w:eastAsia="lt-LT"/>
        </w:rPr>
      </w:pPr>
      <w:r w:rsidRPr="00CB6CCE">
        <w:rPr>
          <w:szCs w:val="24"/>
          <w:lang w:eastAsia="lt-LT"/>
        </w:rPr>
        <w:t>_______________________________________________________________________________</w:t>
      </w:r>
    </w:p>
    <w:p w:rsidR="004A7E9E" w:rsidRPr="00CB6CCE" w:rsidRDefault="004A7E9E" w:rsidP="004A7E9E">
      <w:pPr>
        <w:rPr>
          <w:szCs w:val="24"/>
          <w:lang w:eastAsia="lt-LT"/>
        </w:rPr>
      </w:pPr>
    </w:p>
    <w:p w:rsidR="004A7E9E" w:rsidRPr="00CB6CCE" w:rsidRDefault="004A7E9E" w:rsidP="004A7E9E">
      <w:pPr>
        <w:ind w:firstLine="62"/>
        <w:rPr>
          <w:szCs w:val="24"/>
          <w:lang w:eastAsia="lt-LT"/>
        </w:rPr>
      </w:pPr>
      <w:r w:rsidRPr="00CB6CCE">
        <w:rPr>
          <w:szCs w:val="24"/>
          <w:lang w:eastAsia="lt-LT"/>
        </w:rPr>
        <w:t>_______________________________________________________________________________</w:t>
      </w:r>
    </w:p>
    <w:p w:rsidR="004A7E9E" w:rsidRPr="00CB6CCE" w:rsidRDefault="004A7E9E" w:rsidP="004A7E9E">
      <w:pPr>
        <w:jc w:val="both"/>
        <w:rPr>
          <w:szCs w:val="24"/>
          <w:lang w:eastAsia="lt-LT"/>
        </w:rPr>
      </w:pPr>
    </w:p>
    <w:p w:rsidR="004A7E9E" w:rsidRPr="00CB6CCE" w:rsidRDefault="004A7E9E" w:rsidP="004A7E9E">
      <w:pPr>
        <w:jc w:val="both"/>
        <w:rPr>
          <w:szCs w:val="24"/>
          <w:lang w:eastAsia="lt-LT"/>
        </w:rPr>
      </w:pPr>
      <w:r w:rsidRPr="00CB6CCE">
        <w:rPr>
          <w:szCs w:val="24"/>
          <w:lang w:eastAsia="lt-LT"/>
        </w:rPr>
        <w:t>Planuojama darbų pradžia __________________, pabaiga ________________ .</w:t>
      </w:r>
    </w:p>
    <w:p w:rsidR="004A7E9E" w:rsidRPr="00CB6CCE" w:rsidRDefault="004A7E9E" w:rsidP="004A7E9E">
      <w:pPr>
        <w:ind w:firstLine="3504"/>
        <w:jc w:val="both"/>
        <w:rPr>
          <w:sz w:val="18"/>
          <w:szCs w:val="18"/>
          <w:lang w:eastAsia="lt-LT"/>
        </w:rPr>
      </w:pPr>
      <w:r w:rsidRPr="00CB6CCE">
        <w:rPr>
          <w:sz w:val="18"/>
          <w:szCs w:val="18"/>
          <w:lang w:eastAsia="lt-LT"/>
        </w:rPr>
        <w:t>(data)</w:t>
      </w:r>
      <w:r w:rsidRPr="00CB6CCE">
        <w:rPr>
          <w:sz w:val="18"/>
          <w:szCs w:val="18"/>
          <w:lang w:eastAsia="lt-LT"/>
        </w:rPr>
        <w:tab/>
      </w:r>
      <w:r w:rsidRPr="00CB6CCE">
        <w:rPr>
          <w:sz w:val="18"/>
          <w:szCs w:val="18"/>
          <w:lang w:eastAsia="lt-LT"/>
        </w:rPr>
        <w:tab/>
        <w:t xml:space="preserve"> (data)</w:t>
      </w:r>
    </w:p>
    <w:p w:rsidR="004A7E9E" w:rsidRPr="00CB6CCE" w:rsidRDefault="004A7E9E" w:rsidP="004A7E9E">
      <w:pPr>
        <w:jc w:val="both"/>
        <w:rPr>
          <w:szCs w:val="24"/>
          <w:lang w:eastAsia="lt-LT"/>
        </w:rPr>
      </w:pPr>
      <w:r w:rsidRPr="00CB6CCE">
        <w:rPr>
          <w:b/>
          <w:szCs w:val="24"/>
          <w:lang w:eastAsia="lt-LT"/>
        </w:rPr>
        <w:t>PRIDEDAMA</w:t>
      </w:r>
      <w:r w:rsidRPr="00CB6CCE">
        <w:rPr>
          <w:szCs w:val="24"/>
          <w:lang w:eastAsia="lt-LT"/>
        </w:rPr>
        <w:t>:</w:t>
      </w:r>
    </w:p>
    <w:p w:rsidR="004A7E9E" w:rsidRPr="00CB6CCE" w:rsidRDefault="004A7E9E" w:rsidP="004A7E9E">
      <w:pPr>
        <w:jc w:val="both"/>
        <w:rPr>
          <w:sz w:val="22"/>
          <w:szCs w:val="22"/>
          <w:lang w:eastAsia="lt-LT"/>
        </w:rPr>
      </w:pPr>
      <w:r w:rsidRPr="00CB6CCE">
        <w:rPr>
          <w:sz w:val="22"/>
          <w:szCs w:val="22"/>
          <w:lang w:eastAsia="lt-LT"/>
        </w:rPr>
        <w:t>1. Kapavietės įrengimo, pertvarkymo planas (schema) su jame pažymėtais projektuojamais kapavietės statiniais, jų matmenimis, kapavietės aptvėrimo matmenimis, ___ lapas (-ų).</w:t>
      </w:r>
    </w:p>
    <w:p w:rsidR="004A7E9E" w:rsidRPr="00CB6CCE" w:rsidRDefault="004A7E9E" w:rsidP="004A7E9E">
      <w:pPr>
        <w:jc w:val="both"/>
        <w:rPr>
          <w:sz w:val="22"/>
          <w:szCs w:val="22"/>
          <w:lang w:eastAsia="lt-LT"/>
        </w:rPr>
      </w:pPr>
      <w:r w:rsidRPr="00CB6CCE">
        <w:rPr>
          <w:sz w:val="22"/>
          <w:szCs w:val="22"/>
          <w:lang w:eastAsia="lt-LT"/>
        </w:rPr>
        <w:t>2. Sutarties, sudarytos su kapavietės įrengimo, pertvarkymo, remonto paslaugų teikėju, verslo liudijimo kopijos,___ lapas (-ų).</w:t>
      </w:r>
    </w:p>
    <w:p w:rsidR="004A7E9E" w:rsidRPr="00CB6CCE" w:rsidRDefault="004A7E9E" w:rsidP="004A7E9E">
      <w:pPr>
        <w:jc w:val="both"/>
        <w:rPr>
          <w:sz w:val="22"/>
          <w:szCs w:val="22"/>
          <w:lang w:eastAsia="lt-LT"/>
        </w:rPr>
      </w:pPr>
      <w:r w:rsidRPr="00CB6CCE">
        <w:rPr>
          <w:sz w:val="22"/>
          <w:szCs w:val="22"/>
          <w:lang w:eastAsia="lt-LT"/>
        </w:rPr>
        <w:t xml:space="preserve">3. Kultūros paveldo departamento prie Kultūros ministerijos teritorinio padalinio pritarimas (kai norima vykdyti kapavietės pertvarkymo darbus į Kultūros vertybių registrą įrašytose kapinėse ar kapuose). </w:t>
      </w:r>
    </w:p>
    <w:p w:rsidR="004A7E9E" w:rsidRPr="00CB6CCE" w:rsidRDefault="004A7E9E" w:rsidP="004A7E9E">
      <w:pPr>
        <w:jc w:val="both"/>
        <w:rPr>
          <w:szCs w:val="24"/>
          <w:lang w:eastAsia="lt-LT"/>
        </w:rPr>
      </w:pPr>
    </w:p>
    <w:p w:rsidR="004A7E9E" w:rsidRPr="00CB6CCE" w:rsidRDefault="004A7E9E" w:rsidP="004A7E9E">
      <w:pPr>
        <w:jc w:val="both"/>
        <w:rPr>
          <w:szCs w:val="24"/>
          <w:lang w:eastAsia="lt-LT"/>
        </w:rPr>
      </w:pPr>
      <w:r w:rsidRPr="00CB6CCE">
        <w:rPr>
          <w:szCs w:val="24"/>
          <w:lang w:eastAsia="lt-LT"/>
        </w:rPr>
        <w:t>Kapavietės įrengimo, pertvarkymo, remonto metu susidariusias atliekas (</w:t>
      </w:r>
      <w:r w:rsidRPr="00CB6CCE">
        <w:rPr>
          <w:i/>
          <w:sz w:val="22"/>
          <w:szCs w:val="22"/>
          <w:lang w:eastAsia="lt-LT"/>
        </w:rPr>
        <w:t>reikalingą langelyje pažymėti</w:t>
      </w:r>
      <w:r w:rsidRPr="00CB6CCE">
        <w:rPr>
          <w:szCs w:val="24"/>
          <w:lang w:eastAsia="lt-LT"/>
        </w:rPr>
        <w:t xml:space="preserve"> „X“): </w:t>
      </w:r>
    </w:p>
    <w:p w:rsidR="004A7E9E" w:rsidRPr="00CB6CCE" w:rsidRDefault="004A7E9E" w:rsidP="004A7E9E">
      <w:pPr>
        <w:rPr>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xml:space="preserve">- perduosiu atliekų vežėjui  _______________________________________________________ </w:t>
      </w:r>
    </w:p>
    <w:p w:rsidR="004A7E9E" w:rsidRPr="00CB6CCE" w:rsidRDefault="004A7E9E" w:rsidP="004A7E9E">
      <w:pPr>
        <w:ind w:firstLine="5424"/>
        <w:jc w:val="both"/>
        <w:rPr>
          <w:sz w:val="18"/>
          <w:szCs w:val="18"/>
          <w:lang w:eastAsia="lt-LT"/>
        </w:rPr>
      </w:pPr>
      <w:r w:rsidRPr="00CB6CCE">
        <w:rPr>
          <w:sz w:val="18"/>
          <w:szCs w:val="18"/>
          <w:lang w:eastAsia="lt-LT"/>
        </w:rPr>
        <w:t>(atliekų  vežėjo pavadinimas)</w:t>
      </w:r>
    </w:p>
    <w:p w:rsidR="004A7E9E" w:rsidRPr="00CB6CCE" w:rsidRDefault="004A7E9E" w:rsidP="004A7E9E">
      <w:pPr>
        <w:rPr>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perduosiu atliekų tvarkytojui (naudotojui) _________________________________________ ,</w:t>
      </w:r>
    </w:p>
    <w:p w:rsidR="004A7E9E" w:rsidRPr="00CB6CCE" w:rsidRDefault="004A7E9E" w:rsidP="004A7E9E">
      <w:pPr>
        <w:ind w:firstLine="5184"/>
        <w:jc w:val="both"/>
        <w:rPr>
          <w:sz w:val="18"/>
          <w:szCs w:val="18"/>
          <w:lang w:eastAsia="lt-LT"/>
        </w:rPr>
      </w:pPr>
      <w:r w:rsidRPr="00CB6CCE">
        <w:rPr>
          <w:sz w:val="18"/>
          <w:szCs w:val="18"/>
          <w:lang w:eastAsia="lt-LT"/>
        </w:rPr>
        <w:t>(atliekų tvarkytojo (naudotojo) pavadinimas)</w:t>
      </w:r>
    </w:p>
    <w:p w:rsidR="004A7E9E" w:rsidRPr="00CB6CCE" w:rsidRDefault="004A7E9E" w:rsidP="004A7E9E">
      <w:pPr>
        <w:rPr>
          <w:szCs w:val="24"/>
          <w:lang w:eastAsia="lt-LT"/>
        </w:rPr>
      </w:pPr>
      <w:r w:rsidRPr="00CB6CCE">
        <w:rPr>
          <w:rFonts w:ascii="Webdings" w:hAnsi="Webdings"/>
          <w:szCs w:val="24"/>
          <w:lang w:eastAsia="lt-LT"/>
        </w:rPr>
        <w:t></w:t>
      </w:r>
      <w:r w:rsidRPr="00CB6CCE">
        <w:rPr>
          <w:rFonts w:ascii="Webdings" w:hAnsi="Webdings"/>
          <w:szCs w:val="24"/>
          <w:lang w:eastAsia="lt-LT"/>
        </w:rPr>
        <w:t></w:t>
      </w:r>
      <w:r w:rsidRPr="00CB6CCE">
        <w:rPr>
          <w:szCs w:val="24"/>
          <w:lang w:eastAsia="lt-LT"/>
        </w:rPr>
        <w:t>- sutvarkysiu kitu būdu __________________________________________________________</w:t>
      </w:r>
    </w:p>
    <w:p w:rsidR="004A7E9E" w:rsidRPr="00CB6CCE" w:rsidRDefault="004A7E9E" w:rsidP="004A7E9E">
      <w:pPr>
        <w:ind w:firstLine="8003"/>
        <w:rPr>
          <w:sz w:val="20"/>
          <w:szCs w:val="24"/>
          <w:lang w:eastAsia="lt-LT"/>
        </w:rPr>
      </w:pPr>
    </w:p>
    <w:p w:rsidR="004A7E9E" w:rsidRPr="00CB6CCE" w:rsidRDefault="004A7E9E" w:rsidP="004A7E9E">
      <w:pPr>
        <w:jc w:val="both"/>
        <w:rPr>
          <w:szCs w:val="24"/>
          <w:lang w:eastAsia="lt-LT"/>
        </w:rPr>
      </w:pPr>
      <w:r w:rsidRPr="00CB6CCE">
        <w:rPr>
          <w:szCs w:val="24"/>
          <w:lang w:eastAsia="lt-LT"/>
        </w:rPr>
        <w:t>________________________________________________________________________________</w:t>
      </w:r>
    </w:p>
    <w:p w:rsidR="004A7E9E" w:rsidRPr="00CB6CCE" w:rsidRDefault="004A7E9E" w:rsidP="004A7E9E">
      <w:pPr>
        <w:ind w:left="2160" w:firstLine="720"/>
        <w:rPr>
          <w:sz w:val="18"/>
          <w:szCs w:val="18"/>
          <w:lang w:eastAsia="lt-LT"/>
        </w:rPr>
      </w:pPr>
      <w:r w:rsidRPr="00CB6CCE">
        <w:rPr>
          <w:sz w:val="18"/>
          <w:szCs w:val="18"/>
          <w:lang w:eastAsia="lt-LT"/>
        </w:rPr>
        <w:t>(nurodyti, kaip numatyta sutvarkyti susidariusias atliekas)</w:t>
      </w:r>
    </w:p>
    <w:p w:rsidR="004A7E9E" w:rsidRPr="00CB6CCE" w:rsidRDefault="004A7E9E" w:rsidP="004A7E9E">
      <w:pPr>
        <w:jc w:val="center"/>
        <w:rPr>
          <w:sz w:val="18"/>
          <w:szCs w:val="18"/>
          <w:lang w:eastAsia="lt-LT"/>
        </w:rPr>
      </w:pPr>
    </w:p>
    <w:p w:rsidR="004A7E9E" w:rsidRPr="00CB6CCE" w:rsidRDefault="004A7E9E" w:rsidP="004A7E9E">
      <w:pPr>
        <w:jc w:val="both"/>
        <w:rPr>
          <w:szCs w:val="24"/>
          <w:lang w:eastAsia="lt-LT"/>
        </w:rPr>
      </w:pPr>
      <w:r w:rsidRPr="00CB6CCE">
        <w:rPr>
          <w:szCs w:val="24"/>
          <w:lang w:eastAsia="lt-LT"/>
        </w:rPr>
        <w:t xml:space="preserve">Pašalinsiu pažeidimus ar atlyginsiu žalą, padarytą kapinių statiniams, kitoms kapavietėms, vykdant kapavietės sutvarkymo darbus. </w:t>
      </w:r>
    </w:p>
    <w:p w:rsidR="004A7E9E" w:rsidRPr="00CB6CCE" w:rsidRDefault="004A7E9E" w:rsidP="004A7E9E">
      <w:pPr>
        <w:rPr>
          <w:sz w:val="18"/>
          <w:szCs w:val="18"/>
          <w:lang w:eastAsia="lt-LT"/>
        </w:rPr>
      </w:pPr>
      <w:r w:rsidRPr="00CB6CCE">
        <w:rPr>
          <w:szCs w:val="24"/>
          <w:lang w:eastAsia="lt-LT"/>
        </w:rPr>
        <w:t>Prašymą pateikė             _____________</w:t>
      </w:r>
      <w:r w:rsidRPr="00CB6CCE">
        <w:rPr>
          <w:szCs w:val="24"/>
          <w:lang w:eastAsia="lt-LT"/>
        </w:rPr>
        <w:tab/>
        <w:t>____________________</w:t>
      </w:r>
      <w:r w:rsidRPr="00CB6CCE">
        <w:rPr>
          <w:sz w:val="18"/>
          <w:szCs w:val="18"/>
          <w:lang w:eastAsia="lt-LT"/>
        </w:rPr>
        <w:t xml:space="preserve">                                                             </w:t>
      </w:r>
      <w:r w:rsidRPr="00CB6CCE">
        <w:rPr>
          <w:sz w:val="18"/>
          <w:szCs w:val="18"/>
          <w:lang w:eastAsia="lt-LT"/>
        </w:rPr>
        <w:tab/>
      </w:r>
      <w:r w:rsidRPr="00CB6CCE">
        <w:rPr>
          <w:sz w:val="18"/>
          <w:szCs w:val="18"/>
          <w:lang w:eastAsia="lt-LT"/>
        </w:rPr>
        <w:tab/>
        <w:t xml:space="preserve">           (parašas)                                   (vardas ir pavardė)   </w:t>
      </w:r>
    </w:p>
    <w:p w:rsidR="004A7E9E" w:rsidRPr="00CB6CCE" w:rsidRDefault="004A7E9E" w:rsidP="004A7E9E">
      <w:pPr>
        <w:rPr>
          <w:sz w:val="20"/>
          <w:szCs w:val="24"/>
          <w:lang w:eastAsia="lt-LT"/>
        </w:rPr>
      </w:pPr>
      <w:r w:rsidRPr="00CB6CCE">
        <w:rPr>
          <w:sz w:val="20"/>
          <w:szCs w:val="24"/>
          <w:lang w:eastAsia="lt-LT"/>
        </w:rPr>
        <w:t>________________________________________________________________________________________________</w:t>
      </w:r>
    </w:p>
    <w:p w:rsidR="004A7E9E" w:rsidRPr="00CB6CCE" w:rsidRDefault="004A7E9E" w:rsidP="004A7E9E">
      <w:pPr>
        <w:rPr>
          <w:rFonts w:eastAsia="Arial Unicode MS"/>
          <w:szCs w:val="24"/>
          <w:lang w:eastAsia="lt-LT"/>
        </w:rPr>
      </w:pPr>
      <w:r w:rsidRPr="00CB6CCE">
        <w:rPr>
          <w:sz w:val="18"/>
          <w:szCs w:val="18"/>
          <w:lang w:eastAsia="lt-LT"/>
        </w:rPr>
        <w:t>(atsakingo už kapavietės (kapo) priežiūrą asmens vardas, pavardė, parašas, adresas, telefono numeris,</w:t>
      </w:r>
      <w:r w:rsidRPr="00CB6CCE">
        <w:t xml:space="preserve"> </w:t>
      </w:r>
      <w:r w:rsidRPr="00CB6CCE">
        <w:rPr>
          <w:sz w:val="18"/>
          <w:szCs w:val="18"/>
          <w:lang w:eastAsia="lt-LT"/>
        </w:rPr>
        <w:t>elektroninis paštas)</w:t>
      </w:r>
    </w:p>
    <w:p w:rsidR="004A7E9E" w:rsidRPr="00CB6CCE" w:rsidRDefault="004A7E9E" w:rsidP="004A7E9E">
      <w:pPr>
        <w:ind w:left="5103"/>
        <w:jc w:val="both"/>
        <w:sectPr w:rsidR="004A7E9E" w:rsidRPr="00CB6CCE" w:rsidSect="00E169B4">
          <w:pgSz w:w="11906" w:h="16838"/>
          <w:pgMar w:top="1134" w:right="567" w:bottom="1134" w:left="1701" w:header="567" w:footer="567" w:gutter="0"/>
          <w:pgNumType w:start="1"/>
          <w:cols w:space="1296"/>
          <w:titlePg/>
          <w:docGrid w:linePitch="360"/>
        </w:sectPr>
      </w:pPr>
    </w:p>
    <w:p w:rsidR="00D20689" w:rsidRPr="00CB6CCE" w:rsidRDefault="00D20689" w:rsidP="00D20689">
      <w:pPr>
        <w:ind w:left="5103"/>
        <w:jc w:val="both"/>
        <w:rPr>
          <w:rFonts w:eastAsia="Arial Unicode MS"/>
          <w:sz w:val="22"/>
          <w:szCs w:val="22"/>
          <w:lang w:eastAsia="lt-LT"/>
        </w:rPr>
      </w:pPr>
      <w:r w:rsidRPr="00CB6CCE">
        <w:rPr>
          <w:rFonts w:eastAsia="Arial Unicode MS"/>
          <w:sz w:val="22"/>
          <w:szCs w:val="22"/>
          <w:lang w:eastAsia="lt-LT"/>
        </w:rPr>
        <w:t>Leidimų laidoti išdavimo, laidojimo ir kapinių priežiūros bei lankymo, kapaviečių (kapų) identifikavimo, leidimo laidoti neprižiūrimose kapavietėse išdavimo Anykščių rajono savivaldybės teritorijoje tvarkos aprašo</w:t>
      </w:r>
      <w:r w:rsidRPr="00CB6CCE">
        <w:rPr>
          <w:sz w:val="22"/>
          <w:szCs w:val="22"/>
          <w:lang w:eastAsia="lt-LT"/>
        </w:rPr>
        <w:t xml:space="preserve"> </w:t>
      </w:r>
    </w:p>
    <w:p w:rsidR="00D20689" w:rsidRPr="00CB6CCE" w:rsidRDefault="00D20689" w:rsidP="00D20689">
      <w:pPr>
        <w:ind w:firstLine="5103"/>
        <w:rPr>
          <w:rFonts w:eastAsia="Arial Unicode MS"/>
          <w:sz w:val="22"/>
          <w:szCs w:val="22"/>
          <w:lang w:eastAsia="lt-LT"/>
        </w:rPr>
      </w:pPr>
      <w:r w:rsidRPr="00CB6CCE">
        <w:rPr>
          <w:rFonts w:eastAsia="Arial Unicode MS"/>
          <w:sz w:val="22"/>
          <w:szCs w:val="22"/>
          <w:lang w:eastAsia="lt-LT"/>
        </w:rPr>
        <w:t>4 priedas</w:t>
      </w:r>
    </w:p>
    <w:p w:rsidR="00D20689" w:rsidRPr="00CB6CCE" w:rsidRDefault="00D20689" w:rsidP="00D20689">
      <w:pPr>
        <w:rPr>
          <w:rFonts w:eastAsia="Arial Unicode MS"/>
          <w:sz w:val="22"/>
          <w:szCs w:val="22"/>
          <w:lang w:eastAsia="lt-LT"/>
        </w:rPr>
      </w:pPr>
    </w:p>
    <w:p w:rsidR="00D20689" w:rsidRPr="00CB6CCE" w:rsidRDefault="00D20689" w:rsidP="00D20689">
      <w:pPr>
        <w:ind w:firstLine="1302"/>
        <w:rPr>
          <w:rFonts w:eastAsia="Arial Unicode MS"/>
          <w:szCs w:val="24"/>
          <w:lang w:eastAsia="lt-LT"/>
        </w:rPr>
      </w:pPr>
      <w:r w:rsidRPr="00CB6CCE">
        <w:rPr>
          <w:rFonts w:eastAsia="Arial Unicode MS"/>
          <w:szCs w:val="24"/>
          <w:lang w:eastAsia="lt-LT"/>
        </w:rPr>
        <w:t>____________________________________________________________</w:t>
      </w:r>
    </w:p>
    <w:p w:rsidR="00D20689" w:rsidRPr="00CB6CCE" w:rsidRDefault="00D20689" w:rsidP="00D20689">
      <w:pPr>
        <w:widowControl w:val="0"/>
        <w:jc w:val="center"/>
        <w:rPr>
          <w:szCs w:val="24"/>
          <w:vertAlign w:val="superscript"/>
          <w:lang w:eastAsia="lt-LT"/>
        </w:rPr>
      </w:pPr>
      <w:r w:rsidRPr="00CB6CCE">
        <w:rPr>
          <w:szCs w:val="24"/>
          <w:vertAlign w:val="superscript"/>
          <w:lang w:eastAsia="lt-LT"/>
        </w:rPr>
        <w:t>(Prašymą pateikiančio asmens vardas, pavardė didžiosiomis raidėmis)</w:t>
      </w:r>
    </w:p>
    <w:p w:rsidR="00D20689" w:rsidRPr="00CB6CCE" w:rsidRDefault="00D20689" w:rsidP="00D20689">
      <w:pPr>
        <w:ind w:firstLine="1302"/>
        <w:jc w:val="both"/>
        <w:rPr>
          <w:rFonts w:eastAsia="Arial Unicode MS"/>
          <w:szCs w:val="24"/>
          <w:lang w:eastAsia="lt-LT"/>
        </w:rPr>
      </w:pPr>
      <w:r w:rsidRPr="00CB6CCE">
        <w:rPr>
          <w:rFonts w:eastAsia="Arial Unicode MS"/>
          <w:szCs w:val="24"/>
          <w:lang w:eastAsia="lt-LT"/>
        </w:rPr>
        <w:t>____________________________________________________________</w:t>
      </w:r>
    </w:p>
    <w:p w:rsidR="00D20689" w:rsidRPr="00CB6CCE" w:rsidRDefault="00D20689" w:rsidP="00D20689">
      <w:pPr>
        <w:jc w:val="center"/>
        <w:rPr>
          <w:rFonts w:eastAsia="Arial Unicode MS"/>
          <w:szCs w:val="24"/>
          <w:vertAlign w:val="superscript"/>
          <w:lang w:eastAsia="lt-LT"/>
        </w:rPr>
      </w:pPr>
      <w:r w:rsidRPr="00CB6CCE">
        <w:rPr>
          <w:rFonts w:eastAsia="Arial Unicode MS"/>
          <w:szCs w:val="24"/>
          <w:vertAlign w:val="superscript"/>
          <w:lang w:eastAsia="lt-LT"/>
        </w:rPr>
        <w:t>(gyvenamoji vieta)</w:t>
      </w:r>
    </w:p>
    <w:p w:rsidR="00D20689" w:rsidRPr="00CB6CCE" w:rsidRDefault="00D20689" w:rsidP="00D20689">
      <w:pPr>
        <w:ind w:firstLine="1302"/>
        <w:jc w:val="both"/>
        <w:rPr>
          <w:rFonts w:eastAsia="Arial Unicode MS"/>
          <w:szCs w:val="24"/>
          <w:lang w:eastAsia="lt-LT"/>
        </w:rPr>
      </w:pPr>
      <w:r w:rsidRPr="00CB6CCE">
        <w:rPr>
          <w:rFonts w:eastAsia="Arial Unicode MS"/>
          <w:szCs w:val="24"/>
          <w:lang w:eastAsia="lt-LT"/>
        </w:rPr>
        <w:t>____________________________________________________________</w:t>
      </w:r>
    </w:p>
    <w:p w:rsidR="00D20689" w:rsidRPr="00CB6CCE" w:rsidRDefault="00D20689" w:rsidP="00D20689">
      <w:pPr>
        <w:jc w:val="center"/>
        <w:rPr>
          <w:rFonts w:eastAsia="Arial Unicode MS"/>
          <w:szCs w:val="24"/>
          <w:vertAlign w:val="superscript"/>
          <w:lang w:eastAsia="lt-LT"/>
        </w:rPr>
      </w:pPr>
      <w:r w:rsidRPr="00CB6CCE">
        <w:rPr>
          <w:rFonts w:eastAsia="Arial Unicode MS"/>
          <w:szCs w:val="24"/>
          <w:vertAlign w:val="superscript"/>
          <w:lang w:eastAsia="lt-LT"/>
        </w:rPr>
        <w:t>(telefono Nr., el. paštas)</w:t>
      </w:r>
    </w:p>
    <w:p w:rsidR="00D20689" w:rsidRPr="00CB6CCE" w:rsidRDefault="00D20689" w:rsidP="00D20689">
      <w:pPr>
        <w:jc w:val="center"/>
        <w:rPr>
          <w:rFonts w:eastAsia="Arial Unicode MS"/>
          <w:szCs w:val="24"/>
          <w:lang w:eastAsia="lt-LT"/>
        </w:rPr>
      </w:pPr>
    </w:p>
    <w:p w:rsidR="00D20689" w:rsidRPr="00CB6CCE" w:rsidRDefault="00D20689" w:rsidP="00D20689">
      <w:pPr>
        <w:rPr>
          <w:rFonts w:eastAsia="Arial Unicode MS"/>
          <w:szCs w:val="24"/>
          <w:lang w:eastAsia="lt-LT"/>
        </w:rPr>
      </w:pPr>
      <w:r w:rsidRPr="00CB6CCE">
        <w:rPr>
          <w:rFonts w:eastAsia="Arial Unicode MS"/>
          <w:szCs w:val="24"/>
          <w:lang w:eastAsia="lt-LT"/>
        </w:rPr>
        <w:t>Anykščių rajono savivaldybės administracijai</w:t>
      </w:r>
    </w:p>
    <w:p w:rsidR="00D20689" w:rsidRPr="00CB6CCE" w:rsidRDefault="00D20689" w:rsidP="00D20689">
      <w:pPr>
        <w:jc w:val="center"/>
        <w:rPr>
          <w:rFonts w:eastAsia="Arial Unicode MS"/>
          <w:szCs w:val="24"/>
          <w:lang w:eastAsia="lt-LT"/>
        </w:rPr>
      </w:pPr>
    </w:p>
    <w:p w:rsidR="00D20689" w:rsidRPr="00CB6CCE" w:rsidRDefault="00D20689" w:rsidP="00D20689">
      <w:pPr>
        <w:jc w:val="center"/>
        <w:rPr>
          <w:rFonts w:eastAsia="Arial Unicode MS"/>
          <w:b/>
          <w:szCs w:val="24"/>
          <w:lang w:eastAsia="lt-LT"/>
        </w:rPr>
      </w:pPr>
      <w:r w:rsidRPr="00CB6CCE">
        <w:rPr>
          <w:rFonts w:eastAsia="Arial Unicode MS"/>
          <w:b/>
          <w:szCs w:val="24"/>
          <w:lang w:eastAsia="lt-LT"/>
        </w:rPr>
        <w:t>PRAŠYMAS</w:t>
      </w:r>
    </w:p>
    <w:p w:rsidR="00D20689" w:rsidRPr="00CB6CCE" w:rsidRDefault="00647FCC" w:rsidP="00D20689">
      <w:pPr>
        <w:jc w:val="center"/>
        <w:rPr>
          <w:rFonts w:eastAsia="Arial Unicode MS"/>
          <w:b/>
          <w:szCs w:val="24"/>
          <w:lang w:eastAsia="lt-LT"/>
        </w:rPr>
      </w:pPr>
      <w:r w:rsidRPr="00CB6CCE">
        <w:rPr>
          <w:rFonts w:eastAsia="Arial Unicode MS"/>
          <w:b/>
          <w:szCs w:val="24"/>
          <w:lang w:eastAsia="lt-LT"/>
        </w:rPr>
        <w:t>I</w:t>
      </w:r>
      <w:r w:rsidR="00D20689" w:rsidRPr="00CB6CCE">
        <w:rPr>
          <w:rFonts w:eastAsia="Arial Unicode MS"/>
          <w:b/>
          <w:szCs w:val="24"/>
          <w:lang w:eastAsia="lt-LT"/>
        </w:rPr>
        <w:t>DENTIFIKUOTI KAPAVIETĘ (KAPĄ)</w:t>
      </w:r>
    </w:p>
    <w:p w:rsidR="00D20689" w:rsidRPr="00CB6CCE" w:rsidRDefault="00D20689" w:rsidP="00D20689">
      <w:pPr>
        <w:jc w:val="center"/>
        <w:rPr>
          <w:rFonts w:eastAsia="Arial Unicode MS"/>
          <w:szCs w:val="24"/>
          <w:lang w:eastAsia="lt-LT"/>
        </w:rPr>
      </w:pPr>
      <w:r w:rsidRPr="00CB6CCE">
        <w:rPr>
          <w:rFonts w:eastAsia="Arial Unicode MS"/>
          <w:szCs w:val="24"/>
          <w:lang w:eastAsia="lt-LT"/>
        </w:rPr>
        <w:t>_____________</w:t>
      </w:r>
    </w:p>
    <w:p w:rsidR="00D20689" w:rsidRPr="00CB6CCE" w:rsidRDefault="00D20689" w:rsidP="00D20689">
      <w:pPr>
        <w:jc w:val="center"/>
        <w:rPr>
          <w:rFonts w:eastAsia="Arial Unicode MS"/>
          <w:szCs w:val="24"/>
          <w:vertAlign w:val="superscript"/>
          <w:lang w:eastAsia="lt-LT"/>
        </w:rPr>
      </w:pPr>
      <w:r w:rsidRPr="00CB6CCE">
        <w:rPr>
          <w:rFonts w:eastAsia="Arial Unicode MS"/>
          <w:szCs w:val="24"/>
          <w:vertAlign w:val="superscript"/>
          <w:lang w:eastAsia="lt-LT"/>
        </w:rPr>
        <w:t>(data)</w:t>
      </w:r>
    </w:p>
    <w:p w:rsidR="00D20689" w:rsidRPr="00CB6CCE" w:rsidRDefault="00D20689" w:rsidP="00D20689">
      <w:pPr>
        <w:jc w:val="center"/>
        <w:rPr>
          <w:rFonts w:eastAsia="Arial Unicode MS"/>
          <w:szCs w:val="24"/>
          <w:vertAlign w:val="superscript"/>
          <w:lang w:eastAsia="lt-LT"/>
        </w:rPr>
      </w:pPr>
      <w:r w:rsidRPr="00CB6CCE">
        <w:rPr>
          <w:rFonts w:eastAsia="Arial Unicode MS"/>
          <w:szCs w:val="24"/>
          <w:vertAlign w:val="superscript"/>
          <w:lang w:eastAsia="lt-LT"/>
        </w:rPr>
        <w:t>_________________________</w:t>
      </w:r>
    </w:p>
    <w:p w:rsidR="00D20689" w:rsidRPr="00CB6CCE" w:rsidRDefault="00D20689" w:rsidP="00D20689">
      <w:pPr>
        <w:jc w:val="center"/>
        <w:rPr>
          <w:rFonts w:eastAsia="Arial Unicode MS"/>
          <w:szCs w:val="24"/>
          <w:vertAlign w:val="superscript"/>
          <w:lang w:eastAsia="lt-LT"/>
        </w:rPr>
      </w:pPr>
      <w:r w:rsidRPr="00CB6CCE">
        <w:rPr>
          <w:rFonts w:eastAsia="Arial Unicode MS"/>
          <w:szCs w:val="24"/>
          <w:vertAlign w:val="superscript"/>
          <w:lang w:eastAsia="lt-LT"/>
        </w:rPr>
        <w:t>(vieta)</w:t>
      </w:r>
    </w:p>
    <w:p w:rsidR="00D20689" w:rsidRPr="00CB6CCE" w:rsidRDefault="00D20689" w:rsidP="00D20689">
      <w:pPr>
        <w:jc w:val="center"/>
        <w:rPr>
          <w:rFonts w:eastAsia="Arial Unicode MS"/>
          <w:szCs w:val="24"/>
          <w:vertAlign w:val="superscript"/>
          <w:lang w:eastAsia="lt-LT"/>
        </w:rPr>
      </w:pPr>
    </w:p>
    <w:tbl>
      <w:tblPr>
        <w:tblW w:w="0" w:type="auto"/>
        <w:tblInd w:w="108" w:type="dxa"/>
        <w:tblLayout w:type="fixed"/>
        <w:tblLook w:val="00A0" w:firstRow="1" w:lastRow="0" w:firstColumn="1" w:lastColumn="0" w:noHBand="0" w:noVBand="0"/>
      </w:tblPr>
      <w:tblGrid>
        <w:gridCol w:w="1134"/>
        <w:gridCol w:w="431"/>
        <w:gridCol w:w="2546"/>
        <w:gridCol w:w="6"/>
        <w:gridCol w:w="136"/>
        <w:gridCol w:w="856"/>
        <w:gridCol w:w="1135"/>
        <w:gridCol w:w="2268"/>
        <w:gridCol w:w="1127"/>
      </w:tblGrid>
      <w:tr w:rsidR="00CB6CCE" w:rsidRPr="00CB6CCE" w:rsidTr="00597200">
        <w:trPr>
          <w:gridBefore w:val="1"/>
          <w:wBefore w:w="1134" w:type="dxa"/>
        </w:trPr>
        <w:tc>
          <w:tcPr>
            <w:tcW w:w="3119" w:type="dxa"/>
            <w:gridSpan w:val="4"/>
            <w:hideMark/>
          </w:tcPr>
          <w:p w:rsidR="00D20689" w:rsidRPr="00CB6CCE" w:rsidRDefault="00D20689">
            <w:pPr>
              <w:widowControl w:val="0"/>
              <w:rPr>
                <w:szCs w:val="24"/>
                <w:lang w:eastAsia="lt-LT"/>
              </w:rPr>
            </w:pPr>
            <w:r w:rsidRPr="00CB6CCE">
              <w:rPr>
                <w:szCs w:val="24"/>
                <w:lang w:eastAsia="lt-LT"/>
              </w:rPr>
              <w:t>Prašyčiau identifikuoti mano</w:t>
            </w:r>
          </w:p>
        </w:tc>
        <w:tc>
          <w:tcPr>
            <w:tcW w:w="5386" w:type="dxa"/>
            <w:gridSpan w:val="4"/>
            <w:tcBorders>
              <w:top w:val="nil"/>
              <w:left w:val="nil"/>
              <w:bottom w:val="single" w:sz="4" w:space="0" w:color="auto"/>
              <w:right w:val="nil"/>
            </w:tcBorders>
          </w:tcPr>
          <w:p w:rsidR="00D20689" w:rsidRPr="00CB6CCE" w:rsidRDefault="00D20689">
            <w:pPr>
              <w:widowControl w:val="0"/>
              <w:rPr>
                <w:szCs w:val="24"/>
                <w:lang w:eastAsia="lt-LT"/>
              </w:rPr>
            </w:pPr>
          </w:p>
        </w:tc>
      </w:tr>
      <w:tr w:rsidR="00CB6CCE" w:rsidRPr="00CB6CCE" w:rsidTr="00597200">
        <w:trPr>
          <w:gridBefore w:val="5"/>
          <w:wBefore w:w="4253" w:type="dxa"/>
        </w:trPr>
        <w:tc>
          <w:tcPr>
            <w:tcW w:w="5386" w:type="dxa"/>
            <w:gridSpan w:val="4"/>
            <w:hideMark/>
          </w:tcPr>
          <w:p w:rsidR="00D20689" w:rsidRPr="00CB6CCE" w:rsidRDefault="00D20689">
            <w:pPr>
              <w:widowControl w:val="0"/>
              <w:jc w:val="center"/>
              <w:rPr>
                <w:szCs w:val="24"/>
                <w:vertAlign w:val="superscript"/>
                <w:lang w:eastAsia="lt-LT"/>
              </w:rPr>
            </w:pPr>
            <w:r w:rsidRPr="00CB6CCE">
              <w:rPr>
                <w:szCs w:val="24"/>
                <w:vertAlign w:val="superscript"/>
                <w:lang w:eastAsia="lt-LT"/>
              </w:rPr>
              <w:t>(nurodyti giminystės ryšį, mirusiojo vardą, pavardę)</w:t>
            </w:r>
          </w:p>
        </w:tc>
      </w:tr>
      <w:tr w:rsidR="00CB6CCE" w:rsidRPr="00CB6CCE" w:rsidTr="00597200">
        <w:tc>
          <w:tcPr>
            <w:tcW w:w="1565" w:type="dxa"/>
            <w:gridSpan w:val="2"/>
            <w:hideMark/>
          </w:tcPr>
          <w:p w:rsidR="00D20689" w:rsidRPr="00CB6CCE" w:rsidRDefault="00647FCC" w:rsidP="006F4FDF">
            <w:pPr>
              <w:widowControl w:val="0"/>
              <w:ind w:right="-103"/>
              <w:rPr>
                <w:szCs w:val="24"/>
                <w:lang w:eastAsia="lt-LT"/>
              </w:rPr>
            </w:pPr>
            <w:r w:rsidRPr="00CB6CCE">
              <w:rPr>
                <w:szCs w:val="24"/>
                <w:lang w:eastAsia="lt-LT"/>
              </w:rPr>
              <w:t xml:space="preserve">, </w:t>
            </w:r>
            <w:r w:rsidR="006F4FDF">
              <w:rPr>
                <w:szCs w:val="24"/>
                <w:lang w:eastAsia="lt-LT"/>
              </w:rPr>
              <w:t>mirusio (</w:t>
            </w:r>
            <w:proofErr w:type="spellStart"/>
            <w:r w:rsidR="00D20689" w:rsidRPr="00CB6CCE">
              <w:rPr>
                <w:szCs w:val="24"/>
                <w:lang w:eastAsia="lt-LT"/>
              </w:rPr>
              <w:t>ios</w:t>
            </w:r>
            <w:proofErr w:type="spellEnd"/>
            <w:r w:rsidR="00D20689" w:rsidRPr="00CB6CCE">
              <w:rPr>
                <w:szCs w:val="24"/>
                <w:lang w:eastAsia="lt-LT"/>
              </w:rPr>
              <w:t>)</w:t>
            </w:r>
          </w:p>
        </w:tc>
        <w:tc>
          <w:tcPr>
            <w:tcW w:w="2552" w:type="dxa"/>
            <w:gridSpan w:val="2"/>
            <w:tcBorders>
              <w:top w:val="nil"/>
              <w:left w:val="nil"/>
              <w:bottom w:val="single" w:sz="4" w:space="0" w:color="auto"/>
              <w:right w:val="nil"/>
            </w:tcBorders>
          </w:tcPr>
          <w:p w:rsidR="00D20689" w:rsidRPr="00CB6CCE" w:rsidRDefault="00D20689">
            <w:pPr>
              <w:widowControl w:val="0"/>
              <w:rPr>
                <w:szCs w:val="24"/>
                <w:lang w:eastAsia="lt-LT"/>
              </w:rPr>
            </w:pPr>
          </w:p>
        </w:tc>
        <w:tc>
          <w:tcPr>
            <w:tcW w:w="2127" w:type="dxa"/>
            <w:gridSpan w:val="3"/>
            <w:hideMark/>
          </w:tcPr>
          <w:p w:rsidR="00D20689" w:rsidRPr="00CB6CCE" w:rsidRDefault="00D20689">
            <w:pPr>
              <w:widowControl w:val="0"/>
              <w:rPr>
                <w:szCs w:val="24"/>
                <w:lang w:eastAsia="lt-LT"/>
              </w:rPr>
            </w:pPr>
            <w:r w:rsidRPr="00CB6CCE">
              <w:rPr>
                <w:szCs w:val="24"/>
                <w:lang w:eastAsia="lt-LT"/>
              </w:rPr>
              <w:t>, kapavietę, esančią</w:t>
            </w:r>
          </w:p>
        </w:tc>
        <w:tc>
          <w:tcPr>
            <w:tcW w:w="2268" w:type="dxa"/>
            <w:tcBorders>
              <w:top w:val="nil"/>
              <w:left w:val="nil"/>
              <w:bottom w:val="single" w:sz="4" w:space="0" w:color="auto"/>
              <w:right w:val="nil"/>
            </w:tcBorders>
          </w:tcPr>
          <w:p w:rsidR="00D20689" w:rsidRPr="00CB6CCE" w:rsidRDefault="00D20689">
            <w:pPr>
              <w:widowControl w:val="0"/>
              <w:rPr>
                <w:szCs w:val="24"/>
                <w:lang w:eastAsia="lt-LT"/>
              </w:rPr>
            </w:pPr>
          </w:p>
        </w:tc>
        <w:tc>
          <w:tcPr>
            <w:tcW w:w="1127" w:type="dxa"/>
            <w:hideMark/>
          </w:tcPr>
          <w:p w:rsidR="00D20689" w:rsidRPr="00CB6CCE" w:rsidRDefault="00D20689">
            <w:pPr>
              <w:widowControl w:val="0"/>
              <w:rPr>
                <w:szCs w:val="24"/>
                <w:lang w:eastAsia="lt-LT"/>
              </w:rPr>
            </w:pPr>
            <w:r w:rsidRPr="00CB6CCE">
              <w:rPr>
                <w:szCs w:val="24"/>
                <w:lang w:eastAsia="lt-LT"/>
              </w:rPr>
              <w:t>kapinėse,</w:t>
            </w:r>
          </w:p>
        </w:tc>
      </w:tr>
      <w:tr w:rsidR="00CB6CCE" w:rsidRPr="00CB6CCE" w:rsidTr="00D20689">
        <w:trPr>
          <w:gridBefore w:val="2"/>
          <w:gridAfter w:val="1"/>
          <w:wBefore w:w="1565" w:type="dxa"/>
          <w:wAfter w:w="1127" w:type="dxa"/>
        </w:trPr>
        <w:tc>
          <w:tcPr>
            <w:tcW w:w="2546" w:type="dxa"/>
            <w:hideMark/>
          </w:tcPr>
          <w:p w:rsidR="00D20689" w:rsidRPr="00CB6CCE" w:rsidRDefault="00D20689">
            <w:pPr>
              <w:widowControl w:val="0"/>
              <w:jc w:val="center"/>
              <w:rPr>
                <w:szCs w:val="24"/>
                <w:vertAlign w:val="superscript"/>
                <w:lang w:eastAsia="lt-LT"/>
              </w:rPr>
            </w:pPr>
            <w:r w:rsidRPr="00CB6CCE">
              <w:rPr>
                <w:szCs w:val="24"/>
                <w:vertAlign w:val="superscript"/>
                <w:lang w:eastAsia="lt-LT"/>
              </w:rPr>
              <w:t>(mirimo data)</w:t>
            </w:r>
          </w:p>
        </w:tc>
        <w:tc>
          <w:tcPr>
            <w:tcW w:w="2133" w:type="dxa"/>
            <w:gridSpan w:val="4"/>
          </w:tcPr>
          <w:p w:rsidR="00D20689" w:rsidRPr="00CB6CCE" w:rsidRDefault="00D20689">
            <w:pPr>
              <w:widowControl w:val="0"/>
              <w:rPr>
                <w:szCs w:val="24"/>
                <w:lang w:eastAsia="lt-LT"/>
              </w:rPr>
            </w:pPr>
          </w:p>
        </w:tc>
        <w:tc>
          <w:tcPr>
            <w:tcW w:w="2268" w:type="dxa"/>
            <w:hideMark/>
          </w:tcPr>
          <w:p w:rsidR="00D20689" w:rsidRPr="00CB6CCE" w:rsidRDefault="00D20689">
            <w:pPr>
              <w:widowControl w:val="0"/>
              <w:jc w:val="center"/>
              <w:rPr>
                <w:szCs w:val="24"/>
                <w:vertAlign w:val="superscript"/>
                <w:lang w:eastAsia="lt-LT"/>
              </w:rPr>
            </w:pPr>
            <w:r w:rsidRPr="00CB6CCE">
              <w:rPr>
                <w:szCs w:val="24"/>
                <w:vertAlign w:val="superscript"/>
                <w:lang w:eastAsia="lt-LT"/>
              </w:rPr>
              <w:t>(kapinių pavadinimas)</w:t>
            </w:r>
          </w:p>
        </w:tc>
      </w:tr>
      <w:tr w:rsidR="00CB6CCE" w:rsidRPr="00CB6CCE" w:rsidTr="00597200">
        <w:tc>
          <w:tcPr>
            <w:tcW w:w="5109" w:type="dxa"/>
            <w:gridSpan w:val="6"/>
            <w:hideMark/>
          </w:tcPr>
          <w:p w:rsidR="00D20689" w:rsidRPr="00CB6CCE" w:rsidRDefault="00D20689">
            <w:pPr>
              <w:widowControl w:val="0"/>
              <w:rPr>
                <w:szCs w:val="24"/>
                <w:lang w:eastAsia="lt-LT"/>
              </w:rPr>
            </w:pPr>
            <w:r w:rsidRPr="00CB6CCE">
              <w:rPr>
                <w:szCs w:val="24"/>
                <w:lang w:eastAsia="lt-LT"/>
              </w:rPr>
              <w:t>ir įrašyti kapą (kapavietę) prižiūrinčiuoju asmeniu</w:t>
            </w:r>
          </w:p>
        </w:tc>
        <w:tc>
          <w:tcPr>
            <w:tcW w:w="4530" w:type="dxa"/>
            <w:gridSpan w:val="3"/>
            <w:tcBorders>
              <w:top w:val="nil"/>
              <w:left w:val="nil"/>
              <w:bottom w:val="single" w:sz="4" w:space="0" w:color="auto"/>
              <w:right w:val="nil"/>
            </w:tcBorders>
          </w:tcPr>
          <w:p w:rsidR="00D20689" w:rsidRPr="00CB6CCE" w:rsidRDefault="00D20689">
            <w:pPr>
              <w:widowControl w:val="0"/>
              <w:rPr>
                <w:szCs w:val="24"/>
                <w:lang w:eastAsia="lt-LT"/>
              </w:rPr>
            </w:pPr>
          </w:p>
        </w:tc>
      </w:tr>
      <w:tr w:rsidR="00CB6CCE" w:rsidRPr="00CB6CCE" w:rsidTr="00597200">
        <w:trPr>
          <w:gridBefore w:val="6"/>
          <w:wBefore w:w="5109" w:type="dxa"/>
        </w:trPr>
        <w:tc>
          <w:tcPr>
            <w:tcW w:w="4530" w:type="dxa"/>
            <w:gridSpan w:val="3"/>
            <w:tcBorders>
              <w:top w:val="single" w:sz="4" w:space="0" w:color="auto"/>
              <w:left w:val="nil"/>
              <w:bottom w:val="nil"/>
              <w:right w:val="nil"/>
            </w:tcBorders>
            <w:hideMark/>
          </w:tcPr>
          <w:p w:rsidR="00D20689" w:rsidRPr="00CB6CCE" w:rsidRDefault="00D20689">
            <w:pPr>
              <w:widowControl w:val="0"/>
              <w:jc w:val="center"/>
              <w:rPr>
                <w:szCs w:val="24"/>
                <w:vertAlign w:val="superscript"/>
                <w:lang w:eastAsia="lt-LT"/>
              </w:rPr>
            </w:pPr>
            <w:r w:rsidRPr="00CB6CCE">
              <w:rPr>
                <w:szCs w:val="24"/>
                <w:vertAlign w:val="superscript"/>
                <w:lang w:eastAsia="lt-LT"/>
              </w:rPr>
              <w:t>(įrašomojo asmens vardas, pavardė, adresas, tel.)</w:t>
            </w:r>
          </w:p>
        </w:tc>
      </w:tr>
      <w:tr w:rsidR="00D20689" w:rsidRPr="00CB6CCE" w:rsidTr="00597200">
        <w:tc>
          <w:tcPr>
            <w:tcW w:w="9639" w:type="dxa"/>
            <w:gridSpan w:val="9"/>
            <w:tcBorders>
              <w:top w:val="nil"/>
              <w:left w:val="nil"/>
              <w:bottom w:val="single" w:sz="4" w:space="0" w:color="auto"/>
              <w:right w:val="nil"/>
            </w:tcBorders>
          </w:tcPr>
          <w:p w:rsidR="00D20689" w:rsidRPr="00CB6CCE" w:rsidRDefault="00D20689">
            <w:pPr>
              <w:widowControl w:val="0"/>
              <w:rPr>
                <w:szCs w:val="24"/>
                <w:lang w:eastAsia="lt-LT"/>
              </w:rPr>
            </w:pPr>
          </w:p>
        </w:tc>
      </w:tr>
    </w:tbl>
    <w:p w:rsidR="00D20689" w:rsidRPr="00CB6CCE" w:rsidRDefault="00D20689" w:rsidP="00D20689">
      <w:pPr>
        <w:widowControl w:val="0"/>
        <w:ind w:firstLine="1247"/>
        <w:rPr>
          <w:sz w:val="16"/>
          <w:szCs w:val="16"/>
          <w:lang w:eastAsia="lt-LT"/>
        </w:rPr>
      </w:pPr>
    </w:p>
    <w:tbl>
      <w:tblPr>
        <w:tblW w:w="0" w:type="auto"/>
        <w:tblInd w:w="108" w:type="dxa"/>
        <w:tblLook w:val="00A0" w:firstRow="1" w:lastRow="0" w:firstColumn="1" w:lastColumn="0" w:noHBand="0" w:noVBand="0"/>
      </w:tblPr>
      <w:tblGrid>
        <w:gridCol w:w="1117"/>
        <w:gridCol w:w="7567"/>
        <w:gridCol w:w="847"/>
      </w:tblGrid>
      <w:tr w:rsidR="00CB6CCE" w:rsidRPr="00CB6CCE" w:rsidTr="00D20689">
        <w:trPr>
          <w:gridBefore w:val="1"/>
          <w:wBefore w:w="1141" w:type="dxa"/>
          <w:trHeight w:val="257"/>
        </w:trPr>
        <w:tc>
          <w:tcPr>
            <w:tcW w:w="7702" w:type="dxa"/>
            <w:hideMark/>
          </w:tcPr>
          <w:p w:rsidR="00D20689" w:rsidRPr="00CB6CCE" w:rsidRDefault="00D20689">
            <w:pPr>
              <w:widowControl w:val="0"/>
              <w:rPr>
                <w:szCs w:val="24"/>
                <w:lang w:eastAsia="lt-LT"/>
              </w:rPr>
            </w:pPr>
            <w:r w:rsidRPr="00CB6CCE">
              <w:rPr>
                <w:szCs w:val="24"/>
                <w:lang w:eastAsia="lt-LT"/>
              </w:rPr>
              <w:t>Papildoma informacija apie aplinkybes, dėl kurių nėra kapavietės duomenų:</w:t>
            </w:r>
          </w:p>
        </w:tc>
        <w:tc>
          <w:tcPr>
            <w:tcW w:w="861" w:type="dxa"/>
            <w:tcBorders>
              <w:top w:val="nil"/>
              <w:left w:val="nil"/>
              <w:bottom w:val="single" w:sz="4" w:space="0" w:color="auto"/>
              <w:right w:val="nil"/>
            </w:tcBorders>
          </w:tcPr>
          <w:p w:rsidR="00D20689" w:rsidRPr="00CB6CCE" w:rsidRDefault="00D20689">
            <w:pPr>
              <w:widowControl w:val="0"/>
              <w:rPr>
                <w:szCs w:val="24"/>
                <w:lang w:eastAsia="lt-LT"/>
              </w:rPr>
            </w:pPr>
          </w:p>
        </w:tc>
      </w:tr>
      <w:tr w:rsidR="00CB6CCE" w:rsidRPr="00CB6CCE" w:rsidTr="00D20689">
        <w:trPr>
          <w:trHeight w:val="257"/>
        </w:trPr>
        <w:tc>
          <w:tcPr>
            <w:tcW w:w="9704" w:type="dxa"/>
            <w:gridSpan w:val="3"/>
            <w:tcBorders>
              <w:top w:val="nil"/>
              <w:left w:val="nil"/>
              <w:bottom w:val="single" w:sz="4" w:space="0" w:color="auto"/>
              <w:right w:val="nil"/>
            </w:tcBorders>
          </w:tcPr>
          <w:p w:rsidR="00D20689" w:rsidRPr="00CB6CCE" w:rsidRDefault="00D20689">
            <w:pPr>
              <w:widowControl w:val="0"/>
              <w:rPr>
                <w:szCs w:val="24"/>
                <w:lang w:eastAsia="lt-LT"/>
              </w:rPr>
            </w:pPr>
          </w:p>
        </w:tc>
      </w:tr>
      <w:tr w:rsidR="00CB6CCE" w:rsidRPr="00CB6CCE" w:rsidTr="00D20689">
        <w:trPr>
          <w:trHeight w:val="257"/>
        </w:trPr>
        <w:tc>
          <w:tcPr>
            <w:tcW w:w="9704" w:type="dxa"/>
            <w:gridSpan w:val="3"/>
            <w:tcBorders>
              <w:top w:val="single" w:sz="4" w:space="0" w:color="auto"/>
              <w:left w:val="nil"/>
              <w:bottom w:val="single" w:sz="4" w:space="0" w:color="auto"/>
              <w:right w:val="nil"/>
            </w:tcBorders>
          </w:tcPr>
          <w:p w:rsidR="00D20689" w:rsidRPr="00CB6CCE" w:rsidRDefault="00D20689">
            <w:pPr>
              <w:widowControl w:val="0"/>
              <w:rPr>
                <w:szCs w:val="24"/>
                <w:lang w:eastAsia="lt-LT"/>
              </w:rPr>
            </w:pPr>
          </w:p>
        </w:tc>
      </w:tr>
      <w:tr w:rsidR="00CB6CCE" w:rsidRPr="00CB6CCE" w:rsidTr="00D20689">
        <w:trPr>
          <w:trHeight w:val="257"/>
        </w:trPr>
        <w:tc>
          <w:tcPr>
            <w:tcW w:w="9704" w:type="dxa"/>
            <w:gridSpan w:val="3"/>
            <w:tcBorders>
              <w:top w:val="single" w:sz="4" w:space="0" w:color="auto"/>
              <w:left w:val="nil"/>
              <w:bottom w:val="single" w:sz="4" w:space="0" w:color="auto"/>
              <w:right w:val="nil"/>
            </w:tcBorders>
          </w:tcPr>
          <w:p w:rsidR="00D20689" w:rsidRPr="00CB6CCE" w:rsidRDefault="00D20689">
            <w:pPr>
              <w:widowControl w:val="0"/>
              <w:rPr>
                <w:szCs w:val="24"/>
                <w:lang w:eastAsia="lt-LT"/>
              </w:rPr>
            </w:pPr>
          </w:p>
        </w:tc>
      </w:tr>
    </w:tbl>
    <w:p w:rsidR="00D20689" w:rsidRPr="00CB6CCE" w:rsidRDefault="00D20689" w:rsidP="00D20689">
      <w:pPr>
        <w:widowControl w:val="0"/>
        <w:rPr>
          <w:szCs w:val="24"/>
          <w:lang w:eastAsia="lt-LT"/>
        </w:rPr>
      </w:pPr>
    </w:p>
    <w:p w:rsidR="00D20689" w:rsidRPr="00CB6CCE" w:rsidRDefault="00D20689" w:rsidP="00D20689">
      <w:pPr>
        <w:widowControl w:val="0"/>
        <w:ind w:firstLine="1247"/>
        <w:jc w:val="both"/>
        <w:rPr>
          <w:szCs w:val="24"/>
          <w:lang w:eastAsia="lt-LT"/>
        </w:rPr>
      </w:pPr>
      <w:r w:rsidRPr="00CB6CCE">
        <w:rPr>
          <w:szCs w:val="24"/>
          <w:lang w:eastAsia="lt-LT"/>
        </w:rPr>
        <w:t xml:space="preserve">Pastaba. Nurodau, kad daugiau artimųjų, galinčių rūpintis šia kapaviete nėra, priešingu </w:t>
      </w:r>
    </w:p>
    <w:tbl>
      <w:tblPr>
        <w:tblW w:w="0" w:type="auto"/>
        <w:tblInd w:w="108" w:type="dxa"/>
        <w:tblLook w:val="00A0" w:firstRow="1" w:lastRow="0" w:firstColumn="1" w:lastColumn="0" w:noHBand="0" w:noVBand="0"/>
      </w:tblPr>
      <w:tblGrid>
        <w:gridCol w:w="7005"/>
        <w:gridCol w:w="2526"/>
      </w:tblGrid>
      <w:tr w:rsidR="00CB6CCE" w:rsidRPr="00CB6CCE" w:rsidTr="00D20689">
        <w:tc>
          <w:tcPr>
            <w:tcW w:w="7088" w:type="dxa"/>
            <w:hideMark/>
          </w:tcPr>
          <w:p w:rsidR="00D20689" w:rsidRPr="00CB6CCE" w:rsidRDefault="00D20689">
            <w:pPr>
              <w:widowControl w:val="0"/>
              <w:jc w:val="both"/>
              <w:rPr>
                <w:szCs w:val="24"/>
                <w:lang w:eastAsia="lt-LT"/>
              </w:rPr>
            </w:pPr>
            <w:r w:rsidRPr="00CB6CCE">
              <w:rPr>
                <w:szCs w:val="24"/>
                <w:lang w:eastAsia="lt-LT"/>
              </w:rPr>
              <w:t>atveju pridedu 5 punkte nurodytus dokumentus (reikalinga pabraukti).</w:t>
            </w:r>
          </w:p>
        </w:tc>
        <w:tc>
          <w:tcPr>
            <w:tcW w:w="2551" w:type="dxa"/>
            <w:tcBorders>
              <w:top w:val="nil"/>
              <w:left w:val="nil"/>
              <w:bottom w:val="single" w:sz="4" w:space="0" w:color="auto"/>
              <w:right w:val="nil"/>
            </w:tcBorders>
          </w:tcPr>
          <w:p w:rsidR="00D20689" w:rsidRPr="00CB6CCE" w:rsidRDefault="00D20689">
            <w:pPr>
              <w:widowControl w:val="0"/>
              <w:jc w:val="both"/>
              <w:rPr>
                <w:szCs w:val="24"/>
                <w:lang w:eastAsia="lt-LT"/>
              </w:rPr>
            </w:pPr>
          </w:p>
        </w:tc>
      </w:tr>
      <w:tr w:rsidR="00CB6CCE" w:rsidRPr="00CB6CCE" w:rsidTr="00D20689">
        <w:trPr>
          <w:gridBefore w:val="1"/>
          <w:wBefore w:w="7088" w:type="dxa"/>
        </w:trPr>
        <w:tc>
          <w:tcPr>
            <w:tcW w:w="2551" w:type="dxa"/>
            <w:tcBorders>
              <w:top w:val="single" w:sz="4" w:space="0" w:color="auto"/>
              <w:left w:val="nil"/>
              <w:bottom w:val="nil"/>
              <w:right w:val="nil"/>
            </w:tcBorders>
            <w:hideMark/>
          </w:tcPr>
          <w:p w:rsidR="00D20689" w:rsidRPr="00CB6CCE" w:rsidRDefault="00D20689">
            <w:pPr>
              <w:widowControl w:val="0"/>
              <w:jc w:val="center"/>
              <w:rPr>
                <w:szCs w:val="24"/>
                <w:vertAlign w:val="superscript"/>
                <w:lang w:eastAsia="lt-LT"/>
              </w:rPr>
            </w:pPr>
            <w:r w:rsidRPr="00CB6CCE">
              <w:rPr>
                <w:szCs w:val="24"/>
                <w:vertAlign w:val="superscript"/>
                <w:lang w:eastAsia="lt-LT"/>
              </w:rPr>
              <w:t>(parašas)</w:t>
            </w:r>
          </w:p>
        </w:tc>
      </w:tr>
    </w:tbl>
    <w:p w:rsidR="00D20689" w:rsidRPr="00CB6CCE" w:rsidRDefault="00D20689" w:rsidP="00D20689">
      <w:pPr>
        <w:widowControl w:val="0"/>
        <w:ind w:firstLine="1247"/>
        <w:jc w:val="both"/>
        <w:rPr>
          <w:szCs w:val="24"/>
          <w:lang w:eastAsia="lt-LT"/>
        </w:rPr>
      </w:pPr>
      <w:r w:rsidRPr="00CB6CCE">
        <w:rPr>
          <w:szCs w:val="24"/>
          <w:lang w:eastAsia="lt-LT"/>
        </w:rPr>
        <w:t>PRIDEDAMA:</w:t>
      </w:r>
    </w:p>
    <w:tbl>
      <w:tblPr>
        <w:tblW w:w="9808" w:type="dxa"/>
        <w:tblInd w:w="108" w:type="dxa"/>
        <w:tblLayout w:type="fixed"/>
        <w:tblLook w:val="00A0" w:firstRow="1" w:lastRow="0" w:firstColumn="1" w:lastColumn="0" w:noHBand="0" w:noVBand="0"/>
      </w:tblPr>
      <w:tblGrid>
        <w:gridCol w:w="1152"/>
        <w:gridCol w:w="149"/>
        <w:gridCol w:w="1443"/>
        <w:gridCol w:w="720"/>
        <w:gridCol w:w="1297"/>
        <w:gridCol w:w="1438"/>
        <w:gridCol w:w="720"/>
        <w:gridCol w:w="721"/>
        <w:gridCol w:w="576"/>
        <w:gridCol w:w="145"/>
        <w:gridCol w:w="577"/>
        <w:gridCol w:w="721"/>
        <w:gridCol w:w="149"/>
      </w:tblGrid>
      <w:tr w:rsidR="00CB6CCE" w:rsidRPr="00CB6CCE" w:rsidTr="00647FCC">
        <w:trPr>
          <w:gridBefore w:val="1"/>
          <w:gridAfter w:val="1"/>
          <w:wBefore w:w="1153" w:type="dxa"/>
          <w:wAfter w:w="148" w:type="dxa"/>
          <w:trHeight w:val="278"/>
        </w:trPr>
        <w:tc>
          <w:tcPr>
            <w:tcW w:w="7786" w:type="dxa"/>
            <w:gridSpan w:val="10"/>
            <w:hideMark/>
          </w:tcPr>
          <w:p w:rsidR="00D20689" w:rsidRPr="00CB6CCE" w:rsidRDefault="00D20689">
            <w:pPr>
              <w:widowControl w:val="0"/>
              <w:jc w:val="both"/>
              <w:rPr>
                <w:szCs w:val="24"/>
                <w:lang w:eastAsia="lt-LT"/>
              </w:rPr>
            </w:pPr>
            <w:r w:rsidRPr="00CB6CCE">
              <w:rPr>
                <w:szCs w:val="24"/>
                <w:lang w:eastAsia="lt-LT"/>
              </w:rPr>
              <w:t>1. Mirusiojo mirties liudijimas (ar kitas dokumentas, įrodantis mirties faktą)</w:t>
            </w:r>
          </w:p>
        </w:tc>
        <w:tc>
          <w:tcPr>
            <w:tcW w:w="721" w:type="dxa"/>
            <w:tcBorders>
              <w:top w:val="nil"/>
              <w:left w:val="nil"/>
              <w:bottom w:val="single" w:sz="4" w:space="0" w:color="auto"/>
              <w:right w:val="nil"/>
            </w:tcBorders>
          </w:tcPr>
          <w:p w:rsidR="00D20689" w:rsidRPr="00CB6CCE" w:rsidRDefault="00D20689">
            <w:pPr>
              <w:widowControl w:val="0"/>
              <w:jc w:val="both"/>
              <w:rPr>
                <w:szCs w:val="24"/>
                <w:lang w:eastAsia="lt-LT"/>
              </w:rPr>
            </w:pPr>
          </w:p>
        </w:tc>
      </w:tr>
      <w:tr w:rsidR="00CB6CCE" w:rsidRPr="00CB6CCE" w:rsidTr="00647FCC">
        <w:trPr>
          <w:gridAfter w:val="11"/>
          <w:wAfter w:w="8506" w:type="dxa"/>
          <w:trHeight w:val="278"/>
        </w:trPr>
        <w:tc>
          <w:tcPr>
            <w:tcW w:w="1302" w:type="dxa"/>
            <w:gridSpan w:val="2"/>
            <w:hideMark/>
          </w:tcPr>
          <w:p w:rsidR="00D20689" w:rsidRPr="00CB6CCE" w:rsidRDefault="00D20689">
            <w:pPr>
              <w:widowControl w:val="0"/>
              <w:jc w:val="both"/>
              <w:rPr>
                <w:szCs w:val="24"/>
                <w:lang w:eastAsia="lt-LT"/>
              </w:rPr>
            </w:pPr>
            <w:r w:rsidRPr="00CB6CCE">
              <w:rPr>
                <w:szCs w:val="24"/>
                <w:lang w:eastAsia="lt-LT"/>
              </w:rPr>
              <w:t>lapas (-ai).</w:t>
            </w:r>
          </w:p>
        </w:tc>
      </w:tr>
      <w:tr w:rsidR="00CB6CCE" w:rsidRPr="00CB6CCE" w:rsidTr="00647FCC">
        <w:trPr>
          <w:gridBefore w:val="1"/>
          <w:gridAfter w:val="2"/>
          <w:wBefore w:w="1153" w:type="dxa"/>
          <w:wAfter w:w="870" w:type="dxa"/>
          <w:trHeight w:val="294"/>
        </w:trPr>
        <w:tc>
          <w:tcPr>
            <w:tcW w:w="5767" w:type="dxa"/>
            <w:gridSpan w:val="6"/>
            <w:hideMark/>
          </w:tcPr>
          <w:p w:rsidR="00D20689" w:rsidRPr="00CB6CCE" w:rsidRDefault="00D20689">
            <w:pPr>
              <w:widowControl w:val="0"/>
              <w:jc w:val="both"/>
              <w:rPr>
                <w:szCs w:val="24"/>
                <w:lang w:eastAsia="lt-LT"/>
              </w:rPr>
            </w:pPr>
            <w:r w:rsidRPr="00CB6CCE">
              <w:rPr>
                <w:szCs w:val="24"/>
                <w:lang w:eastAsia="lt-LT"/>
              </w:rPr>
              <w:t>2. Dokumentai, įrodantys giminystės ryšį su mirusiuoju,</w:t>
            </w:r>
          </w:p>
        </w:tc>
        <w:tc>
          <w:tcPr>
            <w:tcW w:w="721" w:type="dxa"/>
            <w:tcBorders>
              <w:top w:val="nil"/>
              <w:left w:val="nil"/>
              <w:bottom w:val="single" w:sz="4" w:space="0" w:color="auto"/>
              <w:right w:val="nil"/>
            </w:tcBorders>
          </w:tcPr>
          <w:p w:rsidR="00D20689" w:rsidRPr="00CB6CCE" w:rsidRDefault="00D20689">
            <w:pPr>
              <w:widowControl w:val="0"/>
              <w:jc w:val="both"/>
              <w:rPr>
                <w:szCs w:val="24"/>
                <w:lang w:eastAsia="lt-LT"/>
              </w:rPr>
            </w:pPr>
          </w:p>
        </w:tc>
        <w:tc>
          <w:tcPr>
            <w:tcW w:w="1297" w:type="dxa"/>
            <w:gridSpan w:val="3"/>
            <w:hideMark/>
          </w:tcPr>
          <w:p w:rsidR="00D20689" w:rsidRPr="00CB6CCE" w:rsidRDefault="00D20689">
            <w:pPr>
              <w:widowControl w:val="0"/>
              <w:jc w:val="both"/>
              <w:rPr>
                <w:szCs w:val="24"/>
                <w:lang w:eastAsia="lt-LT"/>
              </w:rPr>
            </w:pPr>
            <w:r w:rsidRPr="00CB6CCE">
              <w:rPr>
                <w:szCs w:val="24"/>
                <w:lang w:eastAsia="lt-LT"/>
              </w:rPr>
              <w:t>lapas (-ai).</w:t>
            </w:r>
          </w:p>
        </w:tc>
      </w:tr>
      <w:tr w:rsidR="00CB6CCE" w:rsidRPr="00CB6CCE" w:rsidTr="00647FCC">
        <w:trPr>
          <w:gridBefore w:val="1"/>
          <w:gridAfter w:val="1"/>
          <w:wBefore w:w="1153" w:type="dxa"/>
          <w:wAfter w:w="149" w:type="dxa"/>
          <w:trHeight w:val="278"/>
        </w:trPr>
        <w:tc>
          <w:tcPr>
            <w:tcW w:w="6488" w:type="dxa"/>
            <w:gridSpan w:val="7"/>
            <w:hideMark/>
          </w:tcPr>
          <w:p w:rsidR="00D20689" w:rsidRPr="00CB6CCE" w:rsidRDefault="00D20689">
            <w:pPr>
              <w:widowControl w:val="0"/>
              <w:jc w:val="both"/>
              <w:rPr>
                <w:szCs w:val="24"/>
                <w:lang w:eastAsia="lt-LT"/>
              </w:rPr>
            </w:pPr>
            <w:r w:rsidRPr="00CB6CCE">
              <w:rPr>
                <w:szCs w:val="24"/>
                <w:lang w:eastAsia="lt-LT"/>
              </w:rPr>
              <w:t>3. Nuotraukos, įrodančios palaidojimo nurodytoje vietoje faktą,</w:t>
            </w:r>
          </w:p>
        </w:tc>
        <w:tc>
          <w:tcPr>
            <w:tcW w:w="721" w:type="dxa"/>
            <w:gridSpan w:val="2"/>
            <w:tcBorders>
              <w:top w:val="nil"/>
              <w:left w:val="nil"/>
              <w:bottom w:val="single" w:sz="4" w:space="0" w:color="auto"/>
              <w:right w:val="nil"/>
            </w:tcBorders>
          </w:tcPr>
          <w:p w:rsidR="00D20689" w:rsidRPr="00CB6CCE" w:rsidRDefault="00D20689">
            <w:pPr>
              <w:widowControl w:val="0"/>
              <w:jc w:val="both"/>
              <w:rPr>
                <w:szCs w:val="24"/>
                <w:lang w:eastAsia="lt-LT"/>
              </w:rPr>
            </w:pPr>
          </w:p>
        </w:tc>
        <w:tc>
          <w:tcPr>
            <w:tcW w:w="1297" w:type="dxa"/>
            <w:gridSpan w:val="2"/>
            <w:hideMark/>
          </w:tcPr>
          <w:p w:rsidR="00D20689" w:rsidRPr="00CB6CCE" w:rsidRDefault="00D20689">
            <w:pPr>
              <w:widowControl w:val="0"/>
              <w:jc w:val="both"/>
              <w:rPr>
                <w:szCs w:val="24"/>
                <w:lang w:eastAsia="lt-LT"/>
              </w:rPr>
            </w:pPr>
            <w:r w:rsidRPr="00CB6CCE">
              <w:rPr>
                <w:szCs w:val="24"/>
                <w:lang w:eastAsia="lt-LT"/>
              </w:rPr>
              <w:t>lapas (-ai).</w:t>
            </w:r>
          </w:p>
        </w:tc>
      </w:tr>
      <w:tr w:rsidR="00CB6CCE" w:rsidRPr="00CB6CCE" w:rsidTr="00647FCC">
        <w:trPr>
          <w:gridBefore w:val="1"/>
          <w:gridAfter w:val="4"/>
          <w:wBefore w:w="1153" w:type="dxa"/>
          <w:wAfter w:w="1591" w:type="dxa"/>
          <w:trHeight w:val="278"/>
        </w:trPr>
        <w:tc>
          <w:tcPr>
            <w:tcW w:w="5047" w:type="dxa"/>
            <w:gridSpan w:val="5"/>
            <w:hideMark/>
          </w:tcPr>
          <w:p w:rsidR="00D20689" w:rsidRPr="00CB6CCE" w:rsidRDefault="00D20689">
            <w:pPr>
              <w:widowControl w:val="0"/>
              <w:jc w:val="both"/>
              <w:rPr>
                <w:szCs w:val="24"/>
                <w:lang w:eastAsia="lt-LT"/>
              </w:rPr>
            </w:pPr>
            <w:r w:rsidRPr="00CB6CCE">
              <w:rPr>
                <w:szCs w:val="24"/>
                <w:lang w:eastAsia="lt-LT"/>
              </w:rPr>
              <w:t>4. Liudininkų parodymai nagrinėjamu klausimu,</w:t>
            </w:r>
          </w:p>
        </w:tc>
        <w:tc>
          <w:tcPr>
            <w:tcW w:w="720" w:type="dxa"/>
            <w:tcBorders>
              <w:top w:val="nil"/>
              <w:left w:val="nil"/>
              <w:bottom w:val="single" w:sz="4" w:space="0" w:color="auto"/>
              <w:right w:val="nil"/>
            </w:tcBorders>
          </w:tcPr>
          <w:p w:rsidR="00D20689" w:rsidRPr="00CB6CCE" w:rsidRDefault="00D20689">
            <w:pPr>
              <w:widowControl w:val="0"/>
              <w:jc w:val="both"/>
              <w:rPr>
                <w:szCs w:val="24"/>
                <w:lang w:eastAsia="lt-LT"/>
              </w:rPr>
            </w:pPr>
          </w:p>
        </w:tc>
        <w:tc>
          <w:tcPr>
            <w:tcW w:w="1297" w:type="dxa"/>
            <w:gridSpan w:val="2"/>
            <w:hideMark/>
          </w:tcPr>
          <w:p w:rsidR="00D20689" w:rsidRPr="00CB6CCE" w:rsidRDefault="00D20689">
            <w:pPr>
              <w:widowControl w:val="0"/>
              <w:jc w:val="both"/>
              <w:rPr>
                <w:szCs w:val="24"/>
                <w:lang w:eastAsia="lt-LT"/>
              </w:rPr>
            </w:pPr>
            <w:r w:rsidRPr="00CB6CCE">
              <w:rPr>
                <w:szCs w:val="24"/>
                <w:lang w:eastAsia="lt-LT"/>
              </w:rPr>
              <w:t>lapas (-ai).</w:t>
            </w:r>
          </w:p>
        </w:tc>
      </w:tr>
      <w:tr w:rsidR="00CB6CCE" w:rsidRPr="00CB6CCE" w:rsidTr="00647FCC">
        <w:trPr>
          <w:gridBefore w:val="1"/>
          <w:wBefore w:w="1153" w:type="dxa"/>
          <w:trHeight w:val="278"/>
        </w:trPr>
        <w:tc>
          <w:tcPr>
            <w:tcW w:w="8655" w:type="dxa"/>
            <w:gridSpan w:val="12"/>
            <w:hideMark/>
          </w:tcPr>
          <w:p w:rsidR="00D20689" w:rsidRPr="00CB6CCE" w:rsidRDefault="00D20689">
            <w:pPr>
              <w:widowControl w:val="0"/>
              <w:jc w:val="both"/>
              <w:rPr>
                <w:szCs w:val="24"/>
                <w:lang w:eastAsia="lt-LT"/>
              </w:rPr>
            </w:pPr>
            <w:r w:rsidRPr="00CB6CCE">
              <w:rPr>
                <w:szCs w:val="24"/>
                <w:lang w:eastAsia="lt-LT"/>
              </w:rPr>
              <w:t xml:space="preserve">5. Mirusiojo kitų giminaičių sutikimai (nurodyti giminystės ryšį, asmens vardą, </w:t>
            </w:r>
          </w:p>
        </w:tc>
      </w:tr>
      <w:tr w:rsidR="00D20689" w:rsidRPr="00CB6CCE" w:rsidTr="00647FCC">
        <w:trPr>
          <w:gridAfter w:val="8"/>
          <w:wAfter w:w="5046" w:type="dxa"/>
          <w:trHeight w:val="313"/>
        </w:trPr>
        <w:tc>
          <w:tcPr>
            <w:tcW w:w="2745" w:type="dxa"/>
            <w:gridSpan w:val="3"/>
            <w:hideMark/>
          </w:tcPr>
          <w:p w:rsidR="00D20689" w:rsidRPr="00CB6CCE" w:rsidRDefault="00D20689" w:rsidP="00647FCC">
            <w:pPr>
              <w:widowControl w:val="0"/>
              <w:jc w:val="both"/>
              <w:rPr>
                <w:szCs w:val="24"/>
                <w:lang w:eastAsia="lt-LT"/>
              </w:rPr>
            </w:pPr>
            <w:r w:rsidRPr="00CB6CCE">
              <w:rPr>
                <w:szCs w:val="24"/>
                <w:lang w:eastAsia="lt-LT"/>
              </w:rPr>
              <w:t>pavardę, adresą,</w:t>
            </w:r>
            <w:r w:rsidR="00647FCC" w:rsidRPr="00CB6CCE">
              <w:rPr>
                <w:szCs w:val="24"/>
                <w:lang w:eastAsia="lt-LT"/>
              </w:rPr>
              <w:t xml:space="preserve"> t</w:t>
            </w:r>
            <w:r w:rsidRPr="00CB6CCE">
              <w:rPr>
                <w:szCs w:val="24"/>
                <w:lang w:eastAsia="lt-LT"/>
              </w:rPr>
              <w:t>elefoną</w:t>
            </w:r>
            <w:r w:rsidR="00647FCC" w:rsidRPr="00CB6CCE">
              <w:rPr>
                <w:szCs w:val="24"/>
                <w:lang w:eastAsia="lt-LT"/>
              </w:rPr>
              <w:t>)</w:t>
            </w:r>
            <w:r w:rsidRPr="00CB6CCE">
              <w:rPr>
                <w:szCs w:val="24"/>
                <w:lang w:eastAsia="lt-LT"/>
              </w:rPr>
              <w:t>,</w:t>
            </w:r>
            <w:r w:rsidR="00647FCC" w:rsidRPr="00CB6CCE">
              <w:rPr>
                <w:szCs w:val="24"/>
                <w:lang w:eastAsia="lt-LT"/>
              </w:rPr>
              <w:t xml:space="preserve">   </w:t>
            </w:r>
          </w:p>
        </w:tc>
        <w:tc>
          <w:tcPr>
            <w:tcW w:w="720" w:type="dxa"/>
            <w:tcBorders>
              <w:top w:val="nil"/>
              <w:left w:val="nil"/>
              <w:bottom w:val="single" w:sz="4" w:space="0" w:color="auto"/>
              <w:right w:val="nil"/>
            </w:tcBorders>
          </w:tcPr>
          <w:p w:rsidR="00D20689" w:rsidRPr="00CB6CCE" w:rsidRDefault="00D20689" w:rsidP="00647FCC">
            <w:pPr>
              <w:widowControl w:val="0"/>
              <w:rPr>
                <w:szCs w:val="24"/>
                <w:lang w:eastAsia="lt-LT"/>
              </w:rPr>
            </w:pPr>
          </w:p>
        </w:tc>
        <w:tc>
          <w:tcPr>
            <w:tcW w:w="1297" w:type="dxa"/>
            <w:hideMark/>
          </w:tcPr>
          <w:p w:rsidR="00D20689" w:rsidRPr="00CB6CCE" w:rsidRDefault="00D20689" w:rsidP="00647FCC">
            <w:pPr>
              <w:widowControl w:val="0"/>
              <w:rPr>
                <w:szCs w:val="24"/>
                <w:lang w:eastAsia="lt-LT"/>
              </w:rPr>
            </w:pPr>
            <w:r w:rsidRPr="00CB6CCE">
              <w:rPr>
                <w:szCs w:val="24"/>
                <w:lang w:eastAsia="lt-LT"/>
              </w:rPr>
              <w:t>lapas (-ai).</w:t>
            </w:r>
          </w:p>
        </w:tc>
      </w:tr>
    </w:tbl>
    <w:p w:rsidR="00D20689" w:rsidRPr="00CB6CCE" w:rsidRDefault="00D20689" w:rsidP="00D20689">
      <w:pPr>
        <w:widowControl w:val="0"/>
        <w:ind w:firstLine="1247"/>
        <w:jc w:val="both"/>
        <w:rPr>
          <w:sz w:val="4"/>
          <w:szCs w:val="4"/>
          <w:lang w:eastAsia="lt-LT"/>
        </w:rPr>
      </w:pPr>
    </w:p>
    <w:p w:rsidR="00D20689" w:rsidRPr="00CB6CCE" w:rsidRDefault="00D20689" w:rsidP="00D20689">
      <w:pPr>
        <w:ind w:firstLine="124"/>
        <w:jc w:val="both"/>
        <w:rPr>
          <w:rFonts w:eastAsia="Arial Unicode MS"/>
          <w:szCs w:val="24"/>
          <w:u w:val="single"/>
          <w:lang w:eastAsia="lt-LT"/>
        </w:rPr>
      </w:pPr>
      <w:r w:rsidRPr="00CB6CCE">
        <w:rPr>
          <w:rFonts w:eastAsia="Arial Unicode MS"/>
          <w:szCs w:val="24"/>
          <w:lang w:eastAsia="lt-LT"/>
        </w:rPr>
        <w:t xml:space="preserve">Atsakymą pageidaučiau  </w:t>
      </w:r>
      <w:r w:rsidRPr="00CB6CCE">
        <w:rPr>
          <w:rFonts w:eastAsia="Arial Unicode MS"/>
          <w:szCs w:val="24"/>
          <w:u w:val="single"/>
          <w:lang w:eastAsia="lt-LT"/>
        </w:rPr>
        <w:t>atsiimti asmeniškai, gauti paštu ar el. paštu</w:t>
      </w:r>
    </w:p>
    <w:p w:rsidR="00D20689" w:rsidRPr="00CB6CCE" w:rsidRDefault="00D20689" w:rsidP="00D20689">
      <w:pPr>
        <w:ind w:firstLine="4650"/>
        <w:jc w:val="both"/>
        <w:rPr>
          <w:rFonts w:eastAsia="Arial Unicode MS"/>
          <w:szCs w:val="24"/>
          <w:vertAlign w:val="superscript"/>
          <w:lang w:eastAsia="lt-LT"/>
        </w:rPr>
      </w:pPr>
      <w:r w:rsidRPr="00CB6CCE">
        <w:rPr>
          <w:rFonts w:eastAsia="Arial Unicode MS"/>
          <w:szCs w:val="24"/>
          <w:vertAlign w:val="superscript"/>
          <w:lang w:eastAsia="lt-LT"/>
        </w:rPr>
        <w:t>(nereikalingus gavimo būdus išbraukti)</w:t>
      </w:r>
    </w:p>
    <w:p w:rsidR="00D20689" w:rsidRPr="00CB6CCE" w:rsidRDefault="00D20689" w:rsidP="00D20689">
      <w:pPr>
        <w:jc w:val="both"/>
        <w:rPr>
          <w:rFonts w:eastAsia="Arial Unicode MS"/>
          <w:szCs w:val="24"/>
          <w:lang w:eastAsia="lt-LT"/>
        </w:rPr>
      </w:pPr>
    </w:p>
    <w:p w:rsidR="00D20689" w:rsidRPr="00CB6CCE" w:rsidRDefault="00D20689" w:rsidP="00D20689">
      <w:pPr>
        <w:jc w:val="both"/>
        <w:rPr>
          <w:rFonts w:eastAsia="Arial Unicode MS"/>
          <w:szCs w:val="24"/>
          <w:lang w:eastAsia="lt-LT"/>
        </w:rPr>
      </w:pPr>
      <w:r w:rsidRPr="00CB6CCE">
        <w:rPr>
          <w:rFonts w:eastAsia="Arial Unicode MS"/>
          <w:szCs w:val="24"/>
          <w:lang w:eastAsia="lt-LT"/>
        </w:rPr>
        <w:t xml:space="preserve">_______________________________                                          _________________________ </w:t>
      </w:r>
      <w:r w:rsidRPr="00CB6CCE">
        <w:rPr>
          <w:rFonts w:eastAsia="Arial Unicode MS"/>
          <w:szCs w:val="24"/>
          <w:vertAlign w:val="superscript"/>
          <w:lang w:eastAsia="lt-LT"/>
        </w:rPr>
        <w:t xml:space="preserve">                </w:t>
      </w:r>
    </w:p>
    <w:p w:rsidR="00D20689" w:rsidRPr="00CB6CCE" w:rsidRDefault="00D20689" w:rsidP="00D20689">
      <w:pPr>
        <w:ind w:firstLine="744"/>
        <w:jc w:val="both"/>
        <w:rPr>
          <w:rFonts w:eastAsia="Arial Unicode MS"/>
          <w:szCs w:val="24"/>
          <w:lang w:eastAsia="lt-LT"/>
        </w:rPr>
      </w:pPr>
      <w:r w:rsidRPr="00CB6CCE">
        <w:rPr>
          <w:rFonts w:eastAsia="Arial Unicode MS"/>
          <w:szCs w:val="24"/>
          <w:vertAlign w:val="superscript"/>
          <w:lang w:eastAsia="lt-LT"/>
        </w:rPr>
        <w:t>(parašas)                                                                                                                                                   (vardas, pavardė)</w:t>
      </w:r>
      <w:r w:rsidRPr="00CB6CCE">
        <w:rPr>
          <w:rFonts w:eastAsia="Arial Unicode MS"/>
          <w:szCs w:val="24"/>
          <w:lang w:eastAsia="lt-LT"/>
        </w:rPr>
        <w:t xml:space="preserve"> </w:t>
      </w:r>
    </w:p>
    <w:p w:rsidR="00D20689" w:rsidRPr="00CB6CCE" w:rsidRDefault="00D20689" w:rsidP="00D20689">
      <w:pPr>
        <w:jc w:val="both"/>
        <w:rPr>
          <w:sz w:val="20"/>
          <w:lang w:eastAsia="lt-LT"/>
        </w:rPr>
      </w:pPr>
    </w:p>
    <w:p w:rsidR="009719DE" w:rsidRPr="00CB6CCE" w:rsidRDefault="009719DE" w:rsidP="009719DE">
      <w:pPr>
        <w:overflowPunct w:val="0"/>
        <w:autoSpaceDE w:val="0"/>
        <w:autoSpaceDN w:val="0"/>
        <w:adjustRightInd w:val="0"/>
        <w:jc w:val="center"/>
        <w:rPr>
          <w:b/>
          <w:caps/>
          <w:szCs w:val="24"/>
        </w:rPr>
      </w:pPr>
      <w:r w:rsidRPr="00CB6CCE">
        <w:rPr>
          <w:b/>
          <w:szCs w:val="24"/>
          <w:lang w:eastAsia="lt-LT"/>
        </w:rPr>
        <w:t>SAVIVALDYBĖS TARYBOS SPRENDIMO ,,DĖL</w:t>
      </w:r>
      <w:r w:rsidRPr="00CB6CCE">
        <w:rPr>
          <w:b/>
          <w:caps/>
          <w:szCs w:val="24"/>
        </w:rPr>
        <w:t xml:space="preserve"> </w:t>
      </w:r>
      <w:r w:rsidRPr="00CB6CCE">
        <w:rPr>
          <w:rFonts w:eastAsia="Arial Unicode MS"/>
          <w:b/>
          <w:szCs w:val="24"/>
          <w:lang w:eastAsia="lt-LT"/>
        </w:rPr>
        <w:t xml:space="preserve">LEIDIMŲ LAIDOTI IŠDAVIMO, LAIDOJIMO IR KAPINIŲ </w:t>
      </w:r>
      <w:r w:rsidRPr="00CB6CCE">
        <w:rPr>
          <w:b/>
          <w:szCs w:val="24"/>
          <w:lang w:eastAsia="lt-LT"/>
        </w:rPr>
        <w:t xml:space="preserve">PRIEŽIŪROS BEI LANKYMO, KAPAVIEČIŲ (KAPŲ) IDENTIFIKAVIMO, LEIDIMO LAIDOTI NEPRIŽIŪRIMOSE KAPAVIETĖSE IŠDAVIMO ANYKŠČIŲ RAJONO SAVIVALDYBĖS TERITORIJOJE TVARKOS </w:t>
      </w:r>
      <w:r w:rsidRPr="00CB6CCE">
        <w:rPr>
          <w:b/>
        </w:rPr>
        <w:t>APRAŠO PATVIRTINIMO</w:t>
      </w:r>
      <w:r w:rsidRPr="00CB6CCE">
        <w:rPr>
          <w:b/>
          <w:caps/>
          <w:szCs w:val="24"/>
        </w:rPr>
        <w:t xml:space="preserve">“ </w:t>
      </w:r>
      <w:r w:rsidRPr="00CB6CCE">
        <w:rPr>
          <w:b/>
          <w:caps/>
          <w:szCs w:val="24"/>
          <w:lang w:eastAsia="lt-LT"/>
        </w:rPr>
        <w:t xml:space="preserve"> </w:t>
      </w:r>
      <w:r w:rsidRPr="00CB6CCE">
        <w:rPr>
          <w:b/>
          <w:szCs w:val="24"/>
          <w:lang w:eastAsia="lt-LT"/>
        </w:rPr>
        <w:t>PROJEKTO AIŠKINAMASIS RAŠTAS</w:t>
      </w:r>
    </w:p>
    <w:p w:rsidR="009719DE" w:rsidRPr="00CB6CCE" w:rsidRDefault="009719DE" w:rsidP="009719DE">
      <w:pPr>
        <w:ind w:firstLine="720"/>
        <w:jc w:val="both"/>
        <w:rPr>
          <w:b/>
          <w:szCs w:val="24"/>
          <w:lang w:eastAsia="lt-LT"/>
        </w:rPr>
      </w:pPr>
    </w:p>
    <w:p w:rsidR="009719DE" w:rsidRPr="00CB6CCE" w:rsidRDefault="009719DE" w:rsidP="009719DE">
      <w:pPr>
        <w:pStyle w:val="Sraopastraipa"/>
        <w:numPr>
          <w:ilvl w:val="0"/>
          <w:numId w:val="3"/>
        </w:numPr>
        <w:tabs>
          <w:tab w:val="left" w:pos="993"/>
        </w:tabs>
        <w:jc w:val="both"/>
        <w:rPr>
          <w:b/>
          <w:szCs w:val="24"/>
          <w:lang w:eastAsia="lt-LT"/>
        </w:rPr>
      </w:pPr>
      <w:r w:rsidRPr="00CB6CCE">
        <w:rPr>
          <w:b/>
          <w:szCs w:val="24"/>
          <w:lang w:eastAsia="lt-LT"/>
        </w:rPr>
        <w:t>Sprendimo projekto tikslai ir uždaviniai</w:t>
      </w:r>
    </w:p>
    <w:p w:rsidR="009719DE" w:rsidRPr="00CB6CCE" w:rsidRDefault="009719DE" w:rsidP="006A425C">
      <w:pPr>
        <w:pStyle w:val="Pagrindinistekstas"/>
        <w:spacing w:after="0" w:line="276" w:lineRule="auto"/>
        <w:ind w:right="-23"/>
        <w:jc w:val="both"/>
        <w:rPr>
          <w:rFonts w:ascii="Times New Roman" w:hAnsi="Times New Roman"/>
          <w:szCs w:val="24"/>
        </w:rPr>
      </w:pPr>
      <w:r w:rsidRPr="00CB6CCE">
        <w:rPr>
          <w:rFonts w:ascii="Times New Roman" w:hAnsi="Times New Roman"/>
          <w:szCs w:val="24"/>
        </w:rPr>
        <w:t xml:space="preserve">            </w:t>
      </w:r>
      <w:r w:rsidRPr="00CB6CCE">
        <w:rPr>
          <w:rFonts w:ascii="Times New Roman" w:hAnsi="Times New Roman"/>
          <w:szCs w:val="24"/>
          <w:lang w:val="lt-LT"/>
        </w:rPr>
        <w:t xml:space="preserve">Tarybos sprendimo projekto tikslas </w:t>
      </w:r>
      <w:r w:rsidRPr="00CB6CCE">
        <w:rPr>
          <w:rFonts w:ascii="Times New Roman" w:hAnsi="Times New Roman"/>
          <w:bCs/>
          <w:szCs w:val="24"/>
          <w:lang w:val="lt-LT"/>
        </w:rPr>
        <w:t xml:space="preserve">– </w:t>
      </w:r>
      <w:r w:rsidR="00A30DFF" w:rsidRPr="00CB6CCE">
        <w:rPr>
          <w:rFonts w:ascii="Times New Roman" w:hAnsi="Times New Roman"/>
          <w:bCs/>
          <w:szCs w:val="24"/>
          <w:lang w:val="lt-LT"/>
        </w:rPr>
        <w:t xml:space="preserve">pakeisti </w:t>
      </w:r>
      <w:r w:rsidRPr="00CB6CCE">
        <w:rPr>
          <w:szCs w:val="24"/>
        </w:rPr>
        <w:t xml:space="preserve"> </w:t>
      </w:r>
      <w:r w:rsidRPr="00CB6CCE">
        <w:rPr>
          <w:szCs w:val="24"/>
          <w:lang w:val="lt-LT"/>
        </w:rPr>
        <w:t>Leidimo laidoti išdavimo, laidojimo ir kapinių priežiūros b</w:t>
      </w:r>
      <w:r w:rsidR="00C938A0">
        <w:rPr>
          <w:szCs w:val="24"/>
          <w:lang w:val="lt-LT"/>
        </w:rPr>
        <w:t>ei lankymo, kapaviečių (kapų) i</w:t>
      </w:r>
      <w:r w:rsidRPr="00CB6CCE">
        <w:rPr>
          <w:szCs w:val="24"/>
          <w:lang w:val="lt-LT"/>
        </w:rPr>
        <w:t>d</w:t>
      </w:r>
      <w:r w:rsidR="00C938A0">
        <w:rPr>
          <w:szCs w:val="24"/>
          <w:lang w:val="lt-LT"/>
        </w:rPr>
        <w:t>entifi</w:t>
      </w:r>
      <w:r w:rsidRPr="00CB6CCE">
        <w:rPr>
          <w:szCs w:val="24"/>
          <w:lang w:val="lt-LT"/>
        </w:rPr>
        <w:t>kavimo, leidimo laidoti neprižiūrimose kapavietėse išdavimo Anykščių rajono savivaldybės teritorijoj</w:t>
      </w:r>
      <w:r w:rsidR="00823D27" w:rsidRPr="00CB6CCE">
        <w:rPr>
          <w:szCs w:val="24"/>
          <w:lang w:val="lt-LT"/>
        </w:rPr>
        <w:t>e</w:t>
      </w:r>
      <w:r w:rsidRPr="00CB6CCE">
        <w:rPr>
          <w:szCs w:val="24"/>
          <w:lang w:val="lt-LT"/>
        </w:rPr>
        <w:t xml:space="preserve"> tvarką.</w:t>
      </w:r>
      <w:r w:rsidRPr="00CB6CCE">
        <w:rPr>
          <w:szCs w:val="24"/>
        </w:rPr>
        <w:t xml:space="preserve">                      </w:t>
      </w:r>
    </w:p>
    <w:p w:rsidR="00E67B9D" w:rsidRPr="00CB6CCE" w:rsidRDefault="009719DE" w:rsidP="006A425C">
      <w:pPr>
        <w:tabs>
          <w:tab w:val="left" w:pos="851"/>
        </w:tabs>
        <w:spacing w:line="276" w:lineRule="auto"/>
        <w:contextualSpacing/>
        <w:jc w:val="both"/>
      </w:pPr>
      <w:r w:rsidRPr="00CB6CCE">
        <w:rPr>
          <w:bCs/>
          <w:szCs w:val="24"/>
        </w:rPr>
        <w:t xml:space="preserve">              </w:t>
      </w:r>
      <w:r w:rsidR="00504F54" w:rsidRPr="00CB6CCE">
        <w:rPr>
          <w:bCs/>
          <w:szCs w:val="24"/>
        </w:rPr>
        <w:t>2022 m. spalio 5 d. Lietuvos Respublikos Vyriausybės nutarimu Nr. 1000 ,,Dėl Lietuvos Respublikos Vyriausybės</w:t>
      </w:r>
      <w:r w:rsidR="00504F54" w:rsidRPr="00CB6CCE">
        <w:t xml:space="preserve"> 2008 m. lapkričio 19 d. nutarimo Nr. 1207 ,,Dėl Lietuvos Respublikos Žmonių palaikų laidojimo įstatymo įgyvendinamųjų teisės aktų patvirtinimo</w:t>
      </w:r>
      <w:r w:rsidR="006A425C" w:rsidRPr="00CB6CCE">
        <w:t>“</w:t>
      </w:r>
      <w:r w:rsidR="00504F54" w:rsidRPr="00CB6CCE">
        <w:t xml:space="preserve"> pakeitimo</w:t>
      </w:r>
      <w:r w:rsidR="006A425C" w:rsidRPr="00CB6CCE">
        <w:t>“</w:t>
      </w:r>
      <w:r w:rsidR="00504F54" w:rsidRPr="00CB6CCE">
        <w:t>,</w:t>
      </w:r>
      <w:r w:rsidR="00E67B9D" w:rsidRPr="00CB6CCE">
        <w:t xml:space="preserve"> pakeitė </w:t>
      </w:r>
    </w:p>
    <w:p w:rsidR="00A30DFF" w:rsidRPr="00CB6CCE" w:rsidRDefault="00D3167D" w:rsidP="006A425C">
      <w:pPr>
        <w:tabs>
          <w:tab w:val="left" w:pos="851"/>
        </w:tabs>
        <w:spacing w:line="276" w:lineRule="auto"/>
        <w:contextualSpacing/>
        <w:jc w:val="both"/>
        <w:rPr>
          <w:bCs/>
          <w:szCs w:val="24"/>
        </w:rPr>
      </w:pPr>
      <w:r w:rsidRPr="00CB6CCE">
        <w:rPr>
          <w:bCs/>
          <w:szCs w:val="24"/>
        </w:rPr>
        <w:t>Lietuvos Respublikos žmonių palaikų laidojimo įstatymą.</w:t>
      </w:r>
      <w:r w:rsidR="00A30DFF" w:rsidRPr="00CB6CCE">
        <w:rPr>
          <w:bCs/>
          <w:szCs w:val="24"/>
        </w:rPr>
        <w:t xml:space="preserve"> Atsižvelgiant į įstatymo pakeitimus yra parengtas naujas  </w:t>
      </w:r>
      <w:r w:rsidR="00A30DFF" w:rsidRPr="00CB6CCE">
        <w:rPr>
          <w:szCs w:val="24"/>
        </w:rPr>
        <w:t>Leidimo laidoti išdavimo, laidojimo ir kapinių priežiūros b</w:t>
      </w:r>
      <w:r w:rsidR="00C938A0">
        <w:rPr>
          <w:szCs w:val="24"/>
        </w:rPr>
        <w:t>ei lankymo, kapaviečių (kapų) identifi</w:t>
      </w:r>
      <w:r w:rsidR="00A30DFF" w:rsidRPr="00CB6CCE">
        <w:rPr>
          <w:szCs w:val="24"/>
        </w:rPr>
        <w:t>kavimo, leidimo laidoti neprižiūrimose kapavietėse išdavimo Anykščių rajono savivaldybės teritorijoje tvarkos aprašas ir šiuo sprendimo projektu teikiamas  tvirtinti Anykščių rajono savivaldybės tarybai</w:t>
      </w:r>
      <w:r w:rsidR="001E40F9" w:rsidRPr="00CB6CCE">
        <w:rPr>
          <w:szCs w:val="24"/>
        </w:rPr>
        <w:t>.</w:t>
      </w:r>
    </w:p>
    <w:p w:rsidR="009719DE" w:rsidRPr="00CB6CCE" w:rsidRDefault="009719DE" w:rsidP="006A425C">
      <w:pPr>
        <w:pStyle w:val="Sraopastraipa"/>
        <w:numPr>
          <w:ilvl w:val="0"/>
          <w:numId w:val="3"/>
        </w:numPr>
        <w:tabs>
          <w:tab w:val="left" w:pos="993"/>
        </w:tabs>
        <w:spacing w:line="276" w:lineRule="auto"/>
        <w:jc w:val="both"/>
        <w:rPr>
          <w:b/>
          <w:szCs w:val="24"/>
          <w:lang w:eastAsia="lt-LT"/>
        </w:rPr>
      </w:pPr>
      <w:r w:rsidRPr="00CB6CCE">
        <w:rPr>
          <w:b/>
          <w:szCs w:val="24"/>
          <w:lang w:eastAsia="lt-LT"/>
        </w:rPr>
        <w:t>Siūlomos teisinio reguliavimo nuostatos ir laukiami rezultatai</w:t>
      </w:r>
    </w:p>
    <w:p w:rsidR="009719DE" w:rsidRPr="00CB6CCE" w:rsidRDefault="001E40F9" w:rsidP="006A425C">
      <w:pPr>
        <w:tabs>
          <w:tab w:val="num" w:pos="0"/>
          <w:tab w:val="left" w:pos="567"/>
        </w:tabs>
        <w:spacing w:line="276" w:lineRule="auto"/>
        <w:jc w:val="both"/>
        <w:rPr>
          <w:szCs w:val="24"/>
          <w:lang w:eastAsia="lt-LT"/>
        </w:rPr>
      </w:pPr>
      <w:r w:rsidRPr="00CB6CCE">
        <w:rPr>
          <w:szCs w:val="24"/>
          <w:lang w:eastAsia="lt-LT"/>
        </w:rPr>
        <w:t xml:space="preserve">            </w:t>
      </w:r>
      <w:r w:rsidR="009719DE" w:rsidRPr="00CB6CCE">
        <w:rPr>
          <w:szCs w:val="24"/>
          <w:lang w:eastAsia="lt-LT"/>
        </w:rPr>
        <w:t>Priėmus teigiamą spren</w:t>
      </w:r>
      <w:r w:rsidR="00A30DFF" w:rsidRPr="00CB6CCE">
        <w:rPr>
          <w:szCs w:val="24"/>
          <w:lang w:eastAsia="lt-LT"/>
        </w:rPr>
        <w:t xml:space="preserve">dimą bus </w:t>
      </w:r>
      <w:r w:rsidRPr="00CB6CCE">
        <w:rPr>
          <w:szCs w:val="24"/>
          <w:lang w:eastAsia="lt-LT"/>
        </w:rPr>
        <w:t>nustatytas teisinis kapinių tvarkymo reguliavimas, užtikrinantis geresnę kapinių priežiūrą.</w:t>
      </w:r>
    </w:p>
    <w:p w:rsidR="009719DE" w:rsidRPr="00CB6CCE" w:rsidRDefault="009719DE" w:rsidP="006A425C">
      <w:pPr>
        <w:pStyle w:val="Sraopastraipa"/>
        <w:numPr>
          <w:ilvl w:val="0"/>
          <w:numId w:val="3"/>
        </w:numPr>
        <w:tabs>
          <w:tab w:val="left" w:pos="993"/>
        </w:tabs>
        <w:spacing w:line="276" w:lineRule="auto"/>
        <w:jc w:val="both"/>
        <w:rPr>
          <w:b/>
          <w:szCs w:val="24"/>
          <w:lang w:eastAsia="lt-LT"/>
        </w:rPr>
      </w:pPr>
      <w:r w:rsidRPr="00CB6CCE">
        <w:rPr>
          <w:b/>
          <w:szCs w:val="24"/>
          <w:lang w:eastAsia="lt-LT"/>
        </w:rPr>
        <w:t xml:space="preserve">Lėšų poreikis ir šaltiniai </w:t>
      </w:r>
    </w:p>
    <w:p w:rsidR="009719DE" w:rsidRPr="00CB6CCE" w:rsidRDefault="00DF5627" w:rsidP="006A425C">
      <w:pPr>
        <w:tabs>
          <w:tab w:val="left" w:pos="993"/>
        </w:tabs>
        <w:spacing w:line="276" w:lineRule="auto"/>
        <w:ind w:left="720"/>
        <w:jc w:val="both"/>
        <w:rPr>
          <w:rFonts w:eastAsia="Calibri"/>
          <w:szCs w:val="24"/>
        </w:rPr>
      </w:pPr>
      <w:r w:rsidRPr="00CB6CCE">
        <w:rPr>
          <w:szCs w:val="24"/>
        </w:rPr>
        <w:t xml:space="preserve"> Nėra.</w:t>
      </w:r>
    </w:p>
    <w:p w:rsidR="009719DE" w:rsidRPr="00CB6CCE" w:rsidRDefault="009719DE" w:rsidP="006A425C">
      <w:pPr>
        <w:pStyle w:val="Sraopastraipa"/>
        <w:numPr>
          <w:ilvl w:val="0"/>
          <w:numId w:val="3"/>
        </w:numPr>
        <w:tabs>
          <w:tab w:val="left" w:pos="993"/>
        </w:tabs>
        <w:spacing w:line="276" w:lineRule="auto"/>
        <w:ind w:left="0" w:firstLine="709"/>
        <w:jc w:val="both"/>
        <w:rPr>
          <w:b/>
          <w:szCs w:val="24"/>
          <w:lang w:eastAsia="lt-LT"/>
        </w:rPr>
      </w:pPr>
      <w:r w:rsidRPr="00CB6CCE">
        <w:rPr>
          <w:b/>
          <w:szCs w:val="24"/>
          <w:lang w:eastAsia="lt-LT"/>
        </w:rPr>
        <w:t>Numatomo teisinio reguliavimo poveikio vertinimo rezultatai, galimos neigiamos priimto sprendimo pasekmės ir kokių priemonių reikėtų imtis, kad tokių pasekmių būtų išvengta</w:t>
      </w:r>
    </w:p>
    <w:p w:rsidR="009719DE" w:rsidRPr="00CB6CCE" w:rsidRDefault="009719DE" w:rsidP="006A425C">
      <w:pPr>
        <w:spacing w:line="276" w:lineRule="auto"/>
        <w:ind w:left="720"/>
        <w:jc w:val="both"/>
        <w:rPr>
          <w:szCs w:val="24"/>
          <w:lang w:eastAsia="lt-LT"/>
        </w:rPr>
      </w:pPr>
      <w:r w:rsidRPr="00CB6CCE">
        <w:rPr>
          <w:szCs w:val="24"/>
          <w:lang w:eastAsia="lt-LT"/>
        </w:rPr>
        <w:t xml:space="preserve">Nevertinamas. Neigiamų pasekmių nenumatoma.      </w:t>
      </w:r>
    </w:p>
    <w:p w:rsidR="009719DE" w:rsidRPr="00CB6CCE" w:rsidRDefault="009719DE" w:rsidP="006A425C">
      <w:pPr>
        <w:pStyle w:val="Sraopastraipa"/>
        <w:numPr>
          <w:ilvl w:val="0"/>
          <w:numId w:val="3"/>
        </w:numPr>
        <w:tabs>
          <w:tab w:val="left" w:pos="993"/>
        </w:tabs>
        <w:spacing w:line="276" w:lineRule="auto"/>
        <w:ind w:left="0" w:firstLine="709"/>
        <w:jc w:val="both"/>
        <w:rPr>
          <w:b/>
          <w:szCs w:val="24"/>
          <w:lang w:eastAsia="lt-LT"/>
        </w:rPr>
      </w:pPr>
      <w:r w:rsidRPr="00CB6CCE">
        <w:rPr>
          <w:b/>
          <w:szCs w:val="24"/>
          <w:lang w:eastAsia="lt-LT"/>
        </w:rPr>
        <w:t>Kokius teisės aktus būtina priimti, kokius galiojančius teisės aktus reikia pakeisti ar pripažinti netekusiais galios – kas ir kada juos turėtų priimti</w:t>
      </w:r>
    </w:p>
    <w:p w:rsidR="009719DE" w:rsidRPr="00CB6CCE" w:rsidRDefault="009719DE" w:rsidP="006A425C">
      <w:pPr>
        <w:spacing w:line="276" w:lineRule="auto"/>
        <w:ind w:firstLine="709"/>
        <w:jc w:val="both"/>
        <w:rPr>
          <w:i/>
          <w:szCs w:val="24"/>
          <w:lang w:eastAsia="lt-LT"/>
        </w:rPr>
      </w:pPr>
      <w:r w:rsidRPr="00CB6CCE">
        <w:rPr>
          <w:szCs w:val="24"/>
          <w:lang w:eastAsia="lt-LT"/>
        </w:rPr>
        <w:t xml:space="preserve">Nėra.  </w:t>
      </w:r>
    </w:p>
    <w:p w:rsidR="009719DE" w:rsidRPr="00CB6CCE" w:rsidRDefault="009719DE" w:rsidP="006A425C">
      <w:pPr>
        <w:pStyle w:val="Sraopastraipa"/>
        <w:numPr>
          <w:ilvl w:val="0"/>
          <w:numId w:val="3"/>
        </w:numPr>
        <w:spacing w:line="276" w:lineRule="auto"/>
        <w:jc w:val="both"/>
        <w:rPr>
          <w:szCs w:val="24"/>
          <w:lang w:eastAsia="lt-LT"/>
        </w:rPr>
      </w:pPr>
      <w:r w:rsidRPr="00CB6CCE">
        <w:rPr>
          <w:b/>
          <w:szCs w:val="24"/>
          <w:lang w:eastAsia="lt-LT"/>
        </w:rPr>
        <w:t>Sprendimo įgyvendinimo terminai – kas, ką ir kada turėtų atlikti</w:t>
      </w:r>
      <w:r w:rsidRPr="00CB6CCE">
        <w:rPr>
          <w:szCs w:val="24"/>
          <w:lang w:eastAsia="lt-LT"/>
        </w:rPr>
        <w:t xml:space="preserve"> </w:t>
      </w:r>
    </w:p>
    <w:p w:rsidR="009719DE" w:rsidRPr="00CB6CCE" w:rsidRDefault="00DF5627" w:rsidP="006A425C">
      <w:pPr>
        <w:spacing w:line="276" w:lineRule="auto"/>
        <w:ind w:firstLine="709"/>
        <w:jc w:val="both"/>
        <w:rPr>
          <w:szCs w:val="24"/>
          <w:lang w:eastAsia="lt-LT"/>
        </w:rPr>
      </w:pPr>
      <w:r w:rsidRPr="00CB6CCE">
        <w:rPr>
          <w:szCs w:val="24"/>
          <w:lang w:eastAsia="lt-LT"/>
        </w:rPr>
        <w:t>Bendrasis ir ūkio skyrius, seniūnijų seniūnai atsakingi už šio tvarkos aprašo laikym</w:t>
      </w:r>
      <w:r w:rsidR="006A425C" w:rsidRPr="00CB6CCE">
        <w:rPr>
          <w:szCs w:val="24"/>
          <w:lang w:eastAsia="lt-LT"/>
        </w:rPr>
        <w:t>ą</w:t>
      </w:r>
      <w:r w:rsidRPr="00CB6CCE">
        <w:rPr>
          <w:szCs w:val="24"/>
          <w:lang w:eastAsia="lt-LT"/>
        </w:rPr>
        <w:t>si.</w:t>
      </w:r>
    </w:p>
    <w:p w:rsidR="009719DE" w:rsidRPr="00CB6CCE" w:rsidRDefault="009719DE" w:rsidP="006A425C">
      <w:pPr>
        <w:pStyle w:val="Sraopastraipa"/>
        <w:numPr>
          <w:ilvl w:val="0"/>
          <w:numId w:val="3"/>
        </w:numPr>
        <w:spacing w:line="276" w:lineRule="auto"/>
        <w:jc w:val="both"/>
        <w:rPr>
          <w:b/>
          <w:szCs w:val="24"/>
          <w:lang w:eastAsia="lt-LT"/>
        </w:rPr>
      </w:pPr>
      <w:r w:rsidRPr="00CB6CCE">
        <w:rPr>
          <w:b/>
          <w:szCs w:val="24"/>
          <w:lang w:eastAsia="lt-LT"/>
        </w:rPr>
        <w:t>Sprendimo projekto rengimo metu gauti specialistų vertinimai ir išvados</w:t>
      </w:r>
    </w:p>
    <w:p w:rsidR="009719DE" w:rsidRPr="00CB6CCE" w:rsidRDefault="009719DE" w:rsidP="006A425C">
      <w:pPr>
        <w:pStyle w:val="Sraopastraipa"/>
        <w:spacing w:line="276" w:lineRule="auto"/>
        <w:ind w:left="709"/>
        <w:jc w:val="both"/>
        <w:rPr>
          <w:szCs w:val="24"/>
          <w:lang w:eastAsia="lt-LT"/>
        </w:rPr>
      </w:pPr>
      <w:r w:rsidRPr="00CB6CCE">
        <w:rPr>
          <w:szCs w:val="24"/>
          <w:lang w:eastAsia="lt-LT"/>
        </w:rPr>
        <w:t>Nėra.</w:t>
      </w:r>
    </w:p>
    <w:p w:rsidR="009719DE" w:rsidRPr="00CB6CCE" w:rsidRDefault="009719DE" w:rsidP="006A425C">
      <w:pPr>
        <w:pStyle w:val="Sraopastraipa"/>
        <w:numPr>
          <w:ilvl w:val="0"/>
          <w:numId w:val="3"/>
        </w:numPr>
        <w:spacing w:line="276" w:lineRule="auto"/>
        <w:rPr>
          <w:b/>
          <w:szCs w:val="24"/>
          <w:lang w:eastAsia="lt-LT"/>
        </w:rPr>
      </w:pPr>
      <w:r w:rsidRPr="00CB6CCE">
        <w:rPr>
          <w:b/>
          <w:szCs w:val="24"/>
          <w:lang w:eastAsia="lt-LT"/>
        </w:rPr>
        <w:t>Kiti reikalingi pagrindimai, skaičiavimai ir paaiškinimai</w:t>
      </w:r>
    </w:p>
    <w:p w:rsidR="009719DE" w:rsidRPr="00CB6CCE" w:rsidRDefault="009719DE" w:rsidP="006A425C">
      <w:pPr>
        <w:pStyle w:val="Sraopastraipa"/>
        <w:spacing w:line="276" w:lineRule="auto"/>
        <w:ind w:left="709"/>
        <w:rPr>
          <w:szCs w:val="24"/>
          <w:lang w:eastAsia="lt-LT"/>
        </w:rPr>
      </w:pPr>
      <w:r w:rsidRPr="00CB6CCE">
        <w:rPr>
          <w:szCs w:val="24"/>
          <w:lang w:eastAsia="lt-LT"/>
        </w:rPr>
        <w:t>Nėra.</w:t>
      </w:r>
    </w:p>
    <w:p w:rsidR="009719DE" w:rsidRPr="00CB6CCE" w:rsidRDefault="009719DE" w:rsidP="006A425C">
      <w:pPr>
        <w:spacing w:line="276" w:lineRule="auto"/>
        <w:ind w:firstLine="720"/>
        <w:rPr>
          <w:szCs w:val="24"/>
          <w:lang w:eastAsia="lt-LT"/>
        </w:rPr>
      </w:pPr>
      <w:r w:rsidRPr="00CB6CCE">
        <w:rPr>
          <w:b/>
          <w:szCs w:val="24"/>
          <w:lang w:eastAsia="lt-LT"/>
        </w:rPr>
        <w:t>9. Sprendimo projekto iniciatoriai ir rengėjai, pranešėjas</w:t>
      </w:r>
      <w:r w:rsidRPr="00CB6CCE">
        <w:rPr>
          <w:szCs w:val="24"/>
          <w:lang w:eastAsia="lt-LT"/>
        </w:rPr>
        <w:t xml:space="preserve">             </w:t>
      </w:r>
    </w:p>
    <w:p w:rsidR="009719DE" w:rsidRPr="00CB6CCE" w:rsidRDefault="009719DE" w:rsidP="006A425C">
      <w:pPr>
        <w:spacing w:line="276" w:lineRule="auto"/>
        <w:ind w:firstLine="709"/>
        <w:jc w:val="both"/>
        <w:rPr>
          <w:szCs w:val="24"/>
        </w:rPr>
      </w:pPr>
      <w:r w:rsidRPr="00CB6CCE">
        <w:rPr>
          <w:szCs w:val="24"/>
        </w:rPr>
        <w:t>Iniciatorius – Bendrasis ir ūkio skyrius</w:t>
      </w:r>
      <w:r w:rsidR="006A425C" w:rsidRPr="00CB6CCE">
        <w:rPr>
          <w:szCs w:val="24"/>
        </w:rPr>
        <w:t>.</w:t>
      </w:r>
    </w:p>
    <w:p w:rsidR="009719DE" w:rsidRPr="00CB6CCE" w:rsidRDefault="009719DE" w:rsidP="006A425C">
      <w:pPr>
        <w:spacing w:line="276" w:lineRule="auto"/>
        <w:ind w:firstLine="709"/>
        <w:jc w:val="both"/>
        <w:rPr>
          <w:szCs w:val="24"/>
        </w:rPr>
      </w:pPr>
      <w:r w:rsidRPr="00CB6CCE">
        <w:rPr>
          <w:szCs w:val="24"/>
        </w:rPr>
        <w:t>Rengėjas –  Bendrojo ir ūkio skyriaus vyriausiasis specialistas Algirdas Žalkauskas.</w:t>
      </w:r>
    </w:p>
    <w:p w:rsidR="009719DE" w:rsidRPr="00CB6CCE" w:rsidRDefault="009719DE" w:rsidP="006A425C">
      <w:pPr>
        <w:spacing w:line="276" w:lineRule="auto"/>
        <w:ind w:firstLine="709"/>
        <w:jc w:val="both"/>
        <w:rPr>
          <w:i/>
          <w:szCs w:val="24"/>
        </w:rPr>
      </w:pPr>
      <w:r w:rsidRPr="00CB6CCE">
        <w:rPr>
          <w:szCs w:val="24"/>
        </w:rPr>
        <w:t xml:space="preserve">Pranešėjas – Bendrojo ir ūkio skyriaus vedėjas Ramūnas </w:t>
      </w:r>
      <w:proofErr w:type="spellStart"/>
      <w:r w:rsidRPr="00CB6CCE">
        <w:rPr>
          <w:szCs w:val="24"/>
        </w:rPr>
        <w:t>Blazarėnas</w:t>
      </w:r>
      <w:proofErr w:type="spellEnd"/>
      <w:r w:rsidR="006A425C" w:rsidRPr="00CB6CCE">
        <w:rPr>
          <w:szCs w:val="24"/>
        </w:rPr>
        <w:t>.</w:t>
      </w:r>
    </w:p>
    <w:sectPr w:rsidR="009719DE" w:rsidRPr="00CB6CCE" w:rsidSect="00224FF4">
      <w:pgSz w:w="11907" w:h="16840" w:code="9"/>
      <w:pgMar w:top="851" w:right="567" w:bottom="1134" w:left="1701" w:header="709" w:footer="709"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C1862" w:rsidRDefault="006C1862">
      <w:r>
        <w:separator/>
      </w:r>
    </w:p>
  </w:endnote>
  <w:endnote w:type="continuationSeparator" w:id="0">
    <w:p w:rsidR="006C1862" w:rsidRDefault="006C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C1862" w:rsidRDefault="006C1862">
      <w:r>
        <w:separator/>
      </w:r>
    </w:p>
  </w:footnote>
  <w:footnote w:type="continuationSeparator" w:id="0">
    <w:p w:rsidR="006C1862" w:rsidRDefault="006C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5B0D" w:rsidRDefault="00AE5B0D">
    <w:pPr>
      <w:framePr w:wrap="auto" w:vAnchor="text" w:hAnchor="margin" w:xAlign="center" w:y="1"/>
      <w:tabs>
        <w:tab w:val="center" w:pos="4153"/>
        <w:tab w:val="right" w:pos="8306"/>
      </w:tabs>
    </w:pPr>
    <w:r>
      <w:fldChar w:fldCharType="begin"/>
    </w:r>
    <w:r>
      <w:instrText xml:space="preserve">PAGE  </w:instrText>
    </w:r>
    <w:r>
      <w:fldChar w:fldCharType="end"/>
    </w:r>
  </w:p>
  <w:p w:rsidR="00AE5B0D" w:rsidRDefault="00AE5B0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5B0D" w:rsidRDefault="00AE5B0D">
    <w:pPr>
      <w:pStyle w:val="Antrats"/>
      <w:jc w:val="center"/>
    </w:pPr>
  </w:p>
  <w:p w:rsidR="00AE5B0D" w:rsidRDefault="00AE5B0D">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BE2"/>
    <w:multiLevelType w:val="hybridMultilevel"/>
    <w:tmpl w:val="CABC1134"/>
    <w:lvl w:ilvl="0" w:tplc="4258B7E8">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4ACD68E7"/>
    <w:multiLevelType w:val="hybridMultilevel"/>
    <w:tmpl w:val="521C6F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507673519">
    <w:abstractNumId w:val="1"/>
  </w:num>
  <w:num w:numId="2" w16cid:durableId="993920732">
    <w:abstractNumId w:val="0"/>
  </w:num>
  <w:num w:numId="3" w16cid:durableId="8889578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0DF1"/>
    <w:rsid w:val="000029A0"/>
    <w:rsid w:val="0000749A"/>
    <w:rsid w:val="00007CE6"/>
    <w:rsid w:val="000120C4"/>
    <w:rsid w:val="00013707"/>
    <w:rsid w:val="00014BA8"/>
    <w:rsid w:val="0002236C"/>
    <w:rsid w:val="00023AF8"/>
    <w:rsid w:val="000255EB"/>
    <w:rsid w:val="00031A75"/>
    <w:rsid w:val="00042088"/>
    <w:rsid w:val="00042846"/>
    <w:rsid w:val="00047F73"/>
    <w:rsid w:val="00054ABE"/>
    <w:rsid w:val="00060600"/>
    <w:rsid w:val="00061807"/>
    <w:rsid w:val="00070BAF"/>
    <w:rsid w:val="00073943"/>
    <w:rsid w:val="0008476D"/>
    <w:rsid w:val="00097408"/>
    <w:rsid w:val="000A09B0"/>
    <w:rsid w:val="000A1C0E"/>
    <w:rsid w:val="000A4DF0"/>
    <w:rsid w:val="000A66FE"/>
    <w:rsid w:val="000B08AD"/>
    <w:rsid w:val="000B5BCB"/>
    <w:rsid w:val="000C314A"/>
    <w:rsid w:val="000C3BF2"/>
    <w:rsid w:val="000C4068"/>
    <w:rsid w:val="000D75D1"/>
    <w:rsid w:val="000E2FB6"/>
    <w:rsid w:val="000E623F"/>
    <w:rsid w:val="000F1562"/>
    <w:rsid w:val="000F164C"/>
    <w:rsid w:val="000F2DF5"/>
    <w:rsid w:val="000F566E"/>
    <w:rsid w:val="001007B4"/>
    <w:rsid w:val="001029FB"/>
    <w:rsid w:val="00114FB2"/>
    <w:rsid w:val="0011579B"/>
    <w:rsid w:val="0012212D"/>
    <w:rsid w:val="001240B7"/>
    <w:rsid w:val="00124B52"/>
    <w:rsid w:val="00127ED7"/>
    <w:rsid w:val="00131DC3"/>
    <w:rsid w:val="00132D8F"/>
    <w:rsid w:val="00132DF6"/>
    <w:rsid w:val="00140B6F"/>
    <w:rsid w:val="0014387E"/>
    <w:rsid w:val="00143C7C"/>
    <w:rsid w:val="00144EC0"/>
    <w:rsid w:val="00146AA7"/>
    <w:rsid w:val="001529CE"/>
    <w:rsid w:val="00156128"/>
    <w:rsid w:val="0015657D"/>
    <w:rsid w:val="0015683B"/>
    <w:rsid w:val="001611C7"/>
    <w:rsid w:val="00161B17"/>
    <w:rsid w:val="00166418"/>
    <w:rsid w:val="001664EC"/>
    <w:rsid w:val="00174EFD"/>
    <w:rsid w:val="00181AB0"/>
    <w:rsid w:val="0018340F"/>
    <w:rsid w:val="00187CD3"/>
    <w:rsid w:val="0019023D"/>
    <w:rsid w:val="001908F2"/>
    <w:rsid w:val="0019221B"/>
    <w:rsid w:val="001A0DB4"/>
    <w:rsid w:val="001A7417"/>
    <w:rsid w:val="001B0CC0"/>
    <w:rsid w:val="001B17D4"/>
    <w:rsid w:val="001B5896"/>
    <w:rsid w:val="001B7055"/>
    <w:rsid w:val="001C4386"/>
    <w:rsid w:val="001D65FC"/>
    <w:rsid w:val="001D70B6"/>
    <w:rsid w:val="001E021A"/>
    <w:rsid w:val="001E219B"/>
    <w:rsid w:val="001E40F9"/>
    <w:rsid w:val="001E4C36"/>
    <w:rsid w:val="001F0761"/>
    <w:rsid w:val="0020106B"/>
    <w:rsid w:val="00203012"/>
    <w:rsid w:val="002048BF"/>
    <w:rsid w:val="002131E3"/>
    <w:rsid w:val="002149EC"/>
    <w:rsid w:val="002159FA"/>
    <w:rsid w:val="002161DF"/>
    <w:rsid w:val="002217E5"/>
    <w:rsid w:val="00224FF4"/>
    <w:rsid w:val="0022651A"/>
    <w:rsid w:val="002273B3"/>
    <w:rsid w:val="002456BE"/>
    <w:rsid w:val="0025082F"/>
    <w:rsid w:val="00250FC4"/>
    <w:rsid w:val="002554AF"/>
    <w:rsid w:val="00257FDF"/>
    <w:rsid w:val="0026078E"/>
    <w:rsid w:val="00260CBB"/>
    <w:rsid w:val="00263F48"/>
    <w:rsid w:val="0026482D"/>
    <w:rsid w:val="00266B7B"/>
    <w:rsid w:val="00276671"/>
    <w:rsid w:val="00276DD2"/>
    <w:rsid w:val="00281027"/>
    <w:rsid w:val="00281467"/>
    <w:rsid w:val="00286652"/>
    <w:rsid w:val="002924C6"/>
    <w:rsid w:val="00294D0F"/>
    <w:rsid w:val="00296BBE"/>
    <w:rsid w:val="002A7657"/>
    <w:rsid w:val="002B13C1"/>
    <w:rsid w:val="002B154A"/>
    <w:rsid w:val="002B2960"/>
    <w:rsid w:val="002B2F9C"/>
    <w:rsid w:val="002C29A2"/>
    <w:rsid w:val="002C59FA"/>
    <w:rsid w:val="002C5EAA"/>
    <w:rsid w:val="002D171A"/>
    <w:rsid w:val="002D3180"/>
    <w:rsid w:val="002D3B61"/>
    <w:rsid w:val="002F030E"/>
    <w:rsid w:val="002F1767"/>
    <w:rsid w:val="002F42D0"/>
    <w:rsid w:val="002F6C00"/>
    <w:rsid w:val="00300F59"/>
    <w:rsid w:val="00310DFE"/>
    <w:rsid w:val="003169B5"/>
    <w:rsid w:val="003206E0"/>
    <w:rsid w:val="00333A42"/>
    <w:rsid w:val="00342EA8"/>
    <w:rsid w:val="00350006"/>
    <w:rsid w:val="003631C5"/>
    <w:rsid w:val="00363DE8"/>
    <w:rsid w:val="003711B0"/>
    <w:rsid w:val="00375EBA"/>
    <w:rsid w:val="0038369A"/>
    <w:rsid w:val="003950A8"/>
    <w:rsid w:val="00396489"/>
    <w:rsid w:val="0039674F"/>
    <w:rsid w:val="003979AC"/>
    <w:rsid w:val="003A1BA5"/>
    <w:rsid w:val="003D0DF5"/>
    <w:rsid w:val="003D18B5"/>
    <w:rsid w:val="003D24A7"/>
    <w:rsid w:val="003F0BF9"/>
    <w:rsid w:val="003F32C8"/>
    <w:rsid w:val="003F4DFD"/>
    <w:rsid w:val="003F6FE7"/>
    <w:rsid w:val="003F7937"/>
    <w:rsid w:val="00403EAD"/>
    <w:rsid w:val="00412766"/>
    <w:rsid w:val="00416CBB"/>
    <w:rsid w:val="0042535E"/>
    <w:rsid w:val="00426618"/>
    <w:rsid w:val="00426CE7"/>
    <w:rsid w:val="00437AD5"/>
    <w:rsid w:val="0044346B"/>
    <w:rsid w:val="004440ED"/>
    <w:rsid w:val="00444370"/>
    <w:rsid w:val="00445815"/>
    <w:rsid w:val="00457DB7"/>
    <w:rsid w:val="0046186B"/>
    <w:rsid w:val="0046722D"/>
    <w:rsid w:val="00470482"/>
    <w:rsid w:val="00483713"/>
    <w:rsid w:val="00485612"/>
    <w:rsid w:val="00487057"/>
    <w:rsid w:val="00490927"/>
    <w:rsid w:val="00490F41"/>
    <w:rsid w:val="00493C05"/>
    <w:rsid w:val="00496211"/>
    <w:rsid w:val="004A0818"/>
    <w:rsid w:val="004A2D0A"/>
    <w:rsid w:val="004A3001"/>
    <w:rsid w:val="004A7E9E"/>
    <w:rsid w:val="004B2208"/>
    <w:rsid w:val="004B721E"/>
    <w:rsid w:val="004C16B3"/>
    <w:rsid w:val="004C54BA"/>
    <w:rsid w:val="004D7A94"/>
    <w:rsid w:val="004E0163"/>
    <w:rsid w:val="004E09E4"/>
    <w:rsid w:val="004F54F8"/>
    <w:rsid w:val="004F58BA"/>
    <w:rsid w:val="004F77A4"/>
    <w:rsid w:val="0050305F"/>
    <w:rsid w:val="00504F54"/>
    <w:rsid w:val="00510D50"/>
    <w:rsid w:val="00513D9B"/>
    <w:rsid w:val="00517FAD"/>
    <w:rsid w:val="005217A4"/>
    <w:rsid w:val="00523E6A"/>
    <w:rsid w:val="00524A9A"/>
    <w:rsid w:val="00532DEC"/>
    <w:rsid w:val="00533A2B"/>
    <w:rsid w:val="00542F02"/>
    <w:rsid w:val="00544114"/>
    <w:rsid w:val="005447F4"/>
    <w:rsid w:val="0054523B"/>
    <w:rsid w:val="0054553B"/>
    <w:rsid w:val="00550984"/>
    <w:rsid w:val="00552019"/>
    <w:rsid w:val="00554C5E"/>
    <w:rsid w:val="00555C35"/>
    <w:rsid w:val="00557DFF"/>
    <w:rsid w:val="00562CA9"/>
    <w:rsid w:val="005647B2"/>
    <w:rsid w:val="00573D43"/>
    <w:rsid w:val="00574C3E"/>
    <w:rsid w:val="0057691F"/>
    <w:rsid w:val="005871CE"/>
    <w:rsid w:val="00592066"/>
    <w:rsid w:val="005959F4"/>
    <w:rsid w:val="00597200"/>
    <w:rsid w:val="005A3500"/>
    <w:rsid w:val="005A5D41"/>
    <w:rsid w:val="005B004B"/>
    <w:rsid w:val="005B094C"/>
    <w:rsid w:val="005B0C83"/>
    <w:rsid w:val="005B708B"/>
    <w:rsid w:val="005C5393"/>
    <w:rsid w:val="005D46DC"/>
    <w:rsid w:val="005E3370"/>
    <w:rsid w:val="005E5723"/>
    <w:rsid w:val="005E6C44"/>
    <w:rsid w:val="005F5FE1"/>
    <w:rsid w:val="006125DA"/>
    <w:rsid w:val="006236DF"/>
    <w:rsid w:val="00625A4A"/>
    <w:rsid w:val="006333AD"/>
    <w:rsid w:val="00641587"/>
    <w:rsid w:val="0064655E"/>
    <w:rsid w:val="006466F6"/>
    <w:rsid w:val="00646A8F"/>
    <w:rsid w:val="00647FCC"/>
    <w:rsid w:val="006502A4"/>
    <w:rsid w:val="006513CB"/>
    <w:rsid w:val="00656E7C"/>
    <w:rsid w:val="00662C80"/>
    <w:rsid w:val="00663486"/>
    <w:rsid w:val="00663F48"/>
    <w:rsid w:val="00664853"/>
    <w:rsid w:val="0067193F"/>
    <w:rsid w:val="00671DE0"/>
    <w:rsid w:val="0067691D"/>
    <w:rsid w:val="006773FC"/>
    <w:rsid w:val="00677855"/>
    <w:rsid w:val="00680C61"/>
    <w:rsid w:val="00681A65"/>
    <w:rsid w:val="00686ADA"/>
    <w:rsid w:val="0069637D"/>
    <w:rsid w:val="006A00CE"/>
    <w:rsid w:val="006A425C"/>
    <w:rsid w:val="006A6189"/>
    <w:rsid w:val="006B198C"/>
    <w:rsid w:val="006B5C81"/>
    <w:rsid w:val="006C047F"/>
    <w:rsid w:val="006C1344"/>
    <w:rsid w:val="006C1862"/>
    <w:rsid w:val="006D16E2"/>
    <w:rsid w:val="006D171F"/>
    <w:rsid w:val="006D3E29"/>
    <w:rsid w:val="006D4001"/>
    <w:rsid w:val="006E1056"/>
    <w:rsid w:val="006E3807"/>
    <w:rsid w:val="006E486F"/>
    <w:rsid w:val="006F0F56"/>
    <w:rsid w:val="006F1B24"/>
    <w:rsid w:val="006F4FDF"/>
    <w:rsid w:val="006F58F4"/>
    <w:rsid w:val="00700D84"/>
    <w:rsid w:val="0070220C"/>
    <w:rsid w:val="00705C0A"/>
    <w:rsid w:val="007168B5"/>
    <w:rsid w:val="00723A76"/>
    <w:rsid w:val="007277EF"/>
    <w:rsid w:val="0074367D"/>
    <w:rsid w:val="00744872"/>
    <w:rsid w:val="00744908"/>
    <w:rsid w:val="007456F8"/>
    <w:rsid w:val="00746BAB"/>
    <w:rsid w:val="00750B8C"/>
    <w:rsid w:val="00753E77"/>
    <w:rsid w:val="007560B6"/>
    <w:rsid w:val="00757AD0"/>
    <w:rsid w:val="007700F7"/>
    <w:rsid w:val="00771517"/>
    <w:rsid w:val="007740D7"/>
    <w:rsid w:val="0077593C"/>
    <w:rsid w:val="00777117"/>
    <w:rsid w:val="00782039"/>
    <w:rsid w:val="0078350A"/>
    <w:rsid w:val="0078560A"/>
    <w:rsid w:val="00786449"/>
    <w:rsid w:val="0079204D"/>
    <w:rsid w:val="00796A9E"/>
    <w:rsid w:val="007A262B"/>
    <w:rsid w:val="007A2B8F"/>
    <w:rsid w:val="007A2C41"/>
    <w:rsid w:val="007B215E"/>
    <w:rsid w:val="007B6D3E"/>
    <w:rsid w:val="007C11F7"/>
    <w:rsid w:val="007C20DC"/>
    <w:rsid w:val="007C2222"/>
    <w:rsid w:val="007C4214"/>
    <w:rsid w:val="007D0C9B"/>
    <w:rsid w:val="007D34EB"/>
    <w:rsid w:val="007F5E91"/>
    <w:rsid w:val="007F75FD"/>
    <w:rsid w:val="008039DC"/>
    <w:rsid w:val="00804C8C"/>
    <w:rsid w:val="00805679"/>
    <w:rsid w:val="00806FC4"/>
    <w:rsid w:val="008072A8"/>
    <w:rsid w:val="008104B9"/>
    <w:rsid w:val="00810B56"/>
    <w:rsid w:val="008161CE"/>
    <w:rsid w:val="00816691"/>
    <w:rsid w:val="008166DE"/>
    <w:rsid w:val="00817299"/>
    <w:rsid w:val="00817702"/>
    <w:rsid w:val="0082082A"/>
    <w:rsid w:val="00823D27"/>
    <w:rsid w:val="00825016"/>
    <w:rsid w:val="00837A42"/>
    <w:rsid w:val="00842313"/>
    <w:rsid w:val="00844EC2"/>
    <w:rsid w:val="00850B36"/>
    <w:rsid w:val="00850D78"/>
    <w:rsid w:val="008519F9"/>
    <w:rsid w:val="008530EE"/>
    <w:rsid w:val="008567FE"/>
    <w:rsid w:val="0087271D"/>
    <w:rsid w:val="00872760"/>
    <w:rsid w:val="00874416"/>
    <w:rsid w:val="0087534F"/>
    <w:rsid w:val="00884D14"/>
    <w:rsid w:val="00887624"/>
    <w:rsid w:val="00891485"/>
    <w:rsid w:val="00894520"/>
    <w:rsid w:val="00896113"/>
    <w:rsid w:val="00896C62"/>
    <w:rsid w:val="008A5505"/>
    <w:rsid w:val="008A5AB3"/>
    <w:rsid w:val="008A5F58"/>
    <w:rsid w:val="008A6B07"/>
    <w:rsid w:val="008B3393"/>
    <w:rsid w:val="008B6CDD"/>
    <w:rsid w:val="008B6D2F"/>
    <w:rsid w:val="008B7A22"/>
    <w:rsid w:val="008C5693"/>
    <w:rsid w:val="008D3FBD"/>
    <w:rsid w:val="008D67D6"/>
    <w:rsid w:val="008D786F"/>
    <w:rsid w:val="008E04F1"/>
    <w:rsid w:val="008E0C4A"/>
    <w:rsid w:val="008E58BD"/>
    <w:rsid w:val="008F4953"/>
    <w:rsid w:val="008F739D"/>
    <w:rsid w:val="009048E2"/>
    <w:rsid w:val="00905377"/>
    <w:rsid w:val="00916B0E"/>
    <w:rsid w:val="00916B83"/>
    <w:rsid w:val="00920D08"/>
    <w:rsid w:val="00925981"/>
    <w:rsid w:val="00932255"/>
    <w:rsid w:val="00934380"/>
    <w:rsid w:val="00936DC7"/>
    <w:rsid w:val="00944805"/>
    <w:rsid w:val="009471FD"/>
    <w:rsid w:val="00947C35"/>
    <w:rsid w:val="00970B15"/>
    <w:rsid w:val="009719DE"/>
    <w:rsid w:val="009735BE"/>
    <w:rsid w:val="00974275"/>
    <w:rsid w:val="00982CB9"/>
    <w:rsid w:val="00993746"/>
    <w:rsid w:val="009973CA"/>
    <w:rsid w:val="009A6D61"/>
    <w:rsid w:val="009B2C6D"/>
    <w:rsid w:val="009B45A2"/>
    <w:rsid w:val="009C2456"/>
    <w:rsid w:val="009C45D8"/>
    <w:rsid w:val="009D1C7E"/>
    <w:rsid w:val="009D25B1"/>
    <w:rsid w:val="009D6BC6"/>
    <w:rsid w:val="009D79F8"/>
    <w:rsid w:val="009E21DA"/>
    <w:rsid w:val="009F74D1"/>
    <w:rsid w:val="00A0182B"/>
    <w:rsid w:val="00A16663"/>
    <w:rsid w:val="00A16A99"/>
    <w:rsid w:val="00A218A1"/>
    <w:rsid w:val="00A24A95"/>
    <w:rsid w:val="00A253EE"/>
    <w:rsid w:val="00A274CE"/>
    <w:rsid w:val="00A309C3"/>
    <w:rsid w:val="00A30DFF"/>
    <w:rsid w:val="00A31864"/>
    <w:rsid w:val="00A45EF6"/>
    <w:rsid w:val="00A52E27"/>
    <w:rsid w:val="00A56184"/>
    <w:rsid w:val="00A60C72"/>
    <w:rsid w:val="00A64D5A"/>
    <w:rsid w:val="00A654A0"/>
    <w:rsid w:val="00A6753F"/>
    <w:rsid w:val="00A73D99"/>
    <w:rsid w:val="00A754F7"/>
    <w:rsid w:val="00A76FD6"/>
    <w:rsid w:val="00A808CA"/>
    <w:rsid w:val="00A85616"/>
    <w:rsid w:val="00A86369"/>
    <w:rsid w:val="00A878D5"/>
    <w:rsid w:val="00A87914"/>
    <w:rsid w:val="00A91CF5"/>
    <w:rsid w:val="00AA1B8B"/>
    <w:rsid w:val="00AA255B"/>
    <w:rsid w:val="00AB4316"/>
    <w:rsid w:val="00AB7760"/>
    <w:rsid w:val="00AC1D08"/>
    <w:rsid w:val="00AC6215"/>
    <w:rsid w:val="00AC6838"/>
    <w:rsid w:val="00AD0D4D"/>
    <w:rsid w:val="00AD1304"/>
    <w:rsid w:val="00AD14ED"/>
    <w:rsid w:val="00AD49E1"/>
    <w:rsid w:val="00AD543C"/>
    <w:rsid w:val="00AE1222"/>
    <w:rsid w:val="00AE2683"/>
    <w:rsid w:val="00AE4F3B"/>
    <w:rsid w:val="00AE5B0D"/>
    <w:rsid w:val="00AF3118"/>
    <w:rsid w:val="00AF70A2"/>
    <w:rsid w:val="00AF78CB"/>
    <w:rsid w:val="00B00886"/>
    <w:rsid w:val="00B010B5"/>
    <w:rsid w:val="00B06562"/>
    <w:rsid w:val="00B06CA8"/>
    <w:rsid w:val="00B1033D"/>
    <w:rsid w:val="00B1242B"/>
    <w:rsid w:val="00B1316E"/>
    <w:rsid w:val="00B13466"/>
    <w:rsid w:val="00B17811"/>
    <w:rsid w:val="00B23C84"/>
    <w:rsid w:val="00B24883"/>
    <w:rsid w:val="00B24BA0"/>
    <w:rsid w:val="00B25630"/>
    <w:rsid w:val="00B25D3F"/>
    <w:rsid w:val="00B27186"/>
    <w:rsid w:val="00B27DB1"/>
    <w:rsid w:val="00B318DA"/>
    <w:rsid w:val="00B329DB"/>
    <w:rsid w:val="00B369FC"/>
    <w:rsid w:val="00B376FA"/>
    <w:rsid w:val="00B40F46"/>
    <w:rsid w:val="00B46158"/>
    <w:rsid w:val="00B468F3"/>
    <w:rsid w:val="00B53AD1"/>
    <w:rsid w:val="00B54A77"/>
    <w:rsid w:val="00B56156"/>
    <w:rsid w:val="00B56CBD"/>
    <w:rsid w:val="00B67A15"/>
    <w:rsid w:val="00B67EA0"/>
    <w:rsid w:val="00B7004F"/>
    <w:rsid w:val="00B70CD9"/>
    <w:rsid w:val="00B73BD4"/>
    <w:rsid w:val="00B75184"/>
    <w:rsid w:val="00B83300"/>
    <w:rsid w:val="00B83EED"/>
    <w:rsid w:val="00B851C0"/>
    <w:rsid w:val="00B9160B"/>
    <w:rsid w:val="00B91CD7"/>
    <w:rsid w:val="00B93EC3"/>
    <w:rsid w:val="00B94B06"/>
    <w:rsid w:val="00B975BA"/>
    <w:rsid w:val="00BA2122"/>
    <w:rsid w:val="00BA2373"/>
    <w:rsid w:val="00BA349D"/>
    <w:rsid w:val="00BA36B9"/>
    <w:rsid w:val="00BB1861"/>
    <w:rsid w:val="00BB2007"/>
    <w:rsid w:val="00BB3018"/>
    <w:rsid w:val="00BB3DDA"/>
    <w:rsid w:val="00BB7838"/>
    <w:rsid w:val="00BC32B8"/>
    <w:rsid w:val="00BC335F"/>
    <w:rsid w:val="00BC54E7"/>
    <w:rsid w:val="00BF1B99"/>
    <w:rsid w:val="00C0408C"/>
    <w:rsid w:val="00C05B2D"/>
    <w:rsid w:val="00C07956"/>
    <w:rsid w:val="00C07B06"/>
    <w:rsid w:val="00C1038B"/>
    <w:rsid w:val="00C2014F"/>
    <w:rsid w:val="00C20861"/>
    <w:rsid w:val="00C20E8D"/>
    <w:rsid w:val="00C22804"/>
    <w:rsid w:val="00C26C8D"/>
    <w:rsid w:val="00C335FE"/>
    <w:rsid w:val="00C33C1C"/>
    <w:rsid w:val="00C35442"/>
    <w:rsid w:val="00C50D73"/>
    <w:rsid w:val="00C54AC1"/>
    <w:rsid w:val="00C607D7"/>
    <w:rsid w:val="00C7422C"/>
    <w:rsid w:val="00C74C82"/>
    <w:rsid w:val="00C75BBA"/>
    <w:rsid w:val="00C771BC"/>
    <w:rsid w:val="00C836CF"/>
    <w:rsid w:val="00C83D85"/>
    <w:rsid w:val="00C845CD"/>
    <w:rsid w:val="00C86570"/>
    <w:rsid w:val="00C910B2"/>
    <w:rsid w:val="00C93169"/>
    <w:rsid w:val="00C938A0"/>
    <w:rsid w:val="00C943CF"/>
    <w:rsid w:val="00C976DC"/>
    <w:rsid w:val="00CB05C6"/>
    <w:rsid w:val="00CB1E2A"/>
    <w:rsid w:val="00CB3F64"/>
    <w:rsid w:val="00CB5F49"/>
    <w:rsid w:val="00CB6CCE"/>
    <w:rsid w:val="00CC08C6"/>
    <w:rsid w:val="00CC4494"/>
    <w:rsid w:val="00CD2C75"/>
    <w:rsid w:val="00CD4105"/>
    <w:rsid w:val="00CE1313"/>
    <w:rsid w:val="00CE56F3"/>
    <w:rsid w:val="00CF0BC2"/>
    <w:rsid w:val="00CF100B"/>
    <w:rsid w:val="00CF5F60"/>
    <w:rsid w:val="00D0311B"/>
    <w:rsid w:val="00D057AD"/>
    <w:rsid w:val="00D05B96"/>
    <w:rsid w:val="00D06E3D"/>
    <w:rsid w:val="00D12257"/>
    <w:rsid w:val="00D14CFE"/>
    <w:rsid w:val="00D20544"/>
    <w:rsid w:val="00D20689"/>
    <w:rsid w:val="00D2229A"/>
    <w:rsid w:val="00D22F94"/>
    <w:rsid w:val="00D24402"/>
    <w:rsid w:val="00D25E41"/>
    <w:rsid w:val="00D3167D"/>
    <w:rsid w:val="00D3557B"/>
    <w:rsid w:val="00D40C3E"/>
    <w:rsid w:val="00D43BA7"/>
    <w:rsid w:val="00D47442"/>
    <w:rsid w:val="00D5098B"/>
    <w:rsid w:val="00D514D5"/>
    <w:rsid w:val="00D54256"/>
    <w:rsid w:val="00D6070E"/>
    <w:rsid w:val="00D63BC6"/>
    <w:rsid w:val="00D679AD"/>
    <w:rsid w:val="00D71EE2"/>
    <w:rsid w:val="00D72B76"/>
    <w:rsid w:val="00D7543C"/>
    <w:rsid w:val="00D76C1D"/>
    <w:rsid w:val="00D819C2"/>
    <w:rsid w:val="00D849C0"/>
    <w:rsid w:val="00D87799"/>
    <w:rsid w:val="00D904A3"/>
    <w:rsid w:val="00D943AE"/>
    <w:rsid w:val="00D94F7D"/>
    <w:rsid w:val="00DA1345"/>
    <w:rsid w:val="00DA4CDD"/>
    <w:rsid w:val="00DB76AB"/>
    <w:rsid w:val="00DC07D3"/>
    <w:rsid w:val="00DC5183"/>
    <w:rsid w:val="00DC52E1"/>
    <w:rsid w:val="00DC6D70"/>
    <w:rsid w:val="00DD1CF1"/>
    <w:rsid w:val="00DD6B7A"/>
    <w:rsid w:val="00DE205E"/>
    <w:rsid w:val="00DF0029"/>
    <w:rsid w:val="00DF012F"/>
    <w:rsid w:val="00DF08A2"/>
    <w:rsid w:val="00DF4D72"/>
    <w:rsid w:val="00DF5012"/>
    <w:rsid w:val="00DF5627"/>
    <w:rsid w:val="00E054C6"/>
    <w:rsid w:val="00E077B5"/>
    <w:rsid w:val="00E10649"/>
    <w:rsid w:val="00E10BDF"/>
    <w:rsid w:val="00E113FB"/>
    <w:rsid w:val="00E169B4"/>
    <w:rsid w:val="00E22390"/>
    <w:rsid w:val="00E255F9"/>
    <w:rsid w:val="00E266BF"/>
    <w:rsid w:val="00E3148D"/>
    <w:rsid w:val="00E342C1"/>
    <w:rsid w:val="00E3617F"/>
    <w:rsid w:val="00E40F59"/>
    <w:rsid w:val="00E47E3A"/>
    <w:rsid w:val="00E501E7"/>
    <w:rsid w:val="00E51FDA"/>
    <w:rsid w:val="00E60049"/>
    <w:rsid w:val="00E6405B"/>
    <w:rsid w:val="00E65BE8"/>
    <w:rsid w:val="00E67B9D"/>
    <w:rsid w:val="00E768AC"/>
    <w:rsid w:val="00E8053B"/>
    <w:rsid w:val="00E823F0"/>
    <w:rsid w:val="00E8509A"/>
    <w:rsid w:val="00E862CA"/>
    <w:rsid w:val="00E93D68"/>
    <w:rsid w:val="00EA551C"/>
    <w:rsid w:val="00EA5F9A"/>
    <w:rsid w:val="00EA5FEC"/>
    <w:rsid w:val="00EA602D"/>
    <w:rsid w:val="00EA6FCF"/>
    <w:rsid w:val="00EB63BD"/>
    <w:rsid w:val="00EC1E59"/>
    <w:rsid w:val="00EC3291"/>
    <w:rsid w:val="00ED270B"/>
    <w:rsid w:val="00ED56E1"/>
    <w:rsid w:val="00ED57FB"/>
    <w:rsid w:val="00EE45E2"/>
    <w:rsid w:val="00EE6A7B"/>
    <w:rsid w:val="00EE6FC9"/>
    <w:rsid w:val="00EF1885"/>
    <w:rsid w:val="00EF3347"/>
    <w:rsid w:val="00EF599E"/>
    <w:rsid w:val="00EF7236"/>
    <w:rsid w:val="00EF76EC"/>
    <w:rsid w:val="00F005A9"/>
    <w:rsid w:val="00F03B57"/>
    <w:rsid w:val="00F14E8C"/>
    <w:rsid w:val="00F15ED6"/>
    <w:rsid w:val="00F20EA8"/>
    <w:rsid w:val="00F27E49"/>
    <w:rsid w:val="00F27FEC"/>
    <w:rsid w:val="00F4168E"/>
    <w:rsid w:val="00F41E8C"/>
    <w:rsid w:val="00F4546C"/>
    <w:rsid w:val="00F538CC"/>
    <w:rsid w:val="00F55F10"/>
    <w:rsid w:val="00F578BB"/>
    <w:rsid w:val="00F62304"/>
    <w:rsid w:val="00F643C9"/>
    <w:rsid w:val="00F656E3"/>
    <w:rsid w:val="00F82CC2"/>
    <w:rsid w:val="00F83D9C"/>
    <w:rsid w:val="00F87F6D"/>
    <w:rsid w:val="00F90406"/>
    <w:rsid w:val="00FA3326"/>
    <w:rsid w:val="00FB68AC"/>
    <w:rsid w:val="00FB72E8"/>
    <w:rsid w:val="00FC1931"/>
    <w:rsid w:val="00FC1CD3"/>
    <w:rsid w:val="00FC2BBD"/>
    <w:rsid w:val="00FD3DED"/>
    <w:rsid w:val="00FD5C96"/>
    <w:rsid w:val="00FE6066"/>
    <w:rsid w:val="00FE7DAF"/>
    <w:rsid w:val="00FF5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5:docId w15:val="{2169A55C-970D-4737-8940-659D00EE2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F6C00"/>
    <w:pPr>
      <w:tabs>
        <w:tab w:val="center" w:pos="4819"/>
        <w:tab w:val="right" w:pos="9638"/>
      </w:tabs>
    </w:pPr>
  </w:style>
  <w:style w:type="character" w:customStyle="1" w:styleId="PoratDiagrama">
    <w:name w:val="Poraštė Diagrama"/>
    <w:basedOn w:val="Numatytasispastraiposriftas"/>
    <w:link w:val="Porat"/>
    <w:rsid w:val="002F6C00"/>
  </w:style>
  <w:style w:type="paragraph" w:styleId="Antrats">
    <w:name w:val="header"/>
    <w:basedOn w:val="prastasis"/>
    <w:link w:val="AntratsDiagrama"/>
    <w:uiPriority w:val="99"/>
    <w:rsid w:val="002F6C00"/>
    <w:pPr>
      <w:tabs>
        <w:tab w:val="center" w:pos="4819"/>
        <w:tab w:val="right" w:pos="9638"/>
      </w:tabs>
    </w:pPr>
  </w:style>
  <w:style w:type="character" w:customStyle="1" w:styleId="AntratsDiagrama">
    <w:name w:val="Antraštės Diagrama"/>
    <w:basedOn w:val="Numatytasispastraiposriftas"/>
    <w:link w:val="Antrats"/>
    <w:uiPriority w:val="99"/>
    <w:rsid w:val="002F6C00"/>
  </w:style>
  <w:style w:type="paragraph" w:styleId="Sraopastraipa">
    <w:name w:val="List Paragraph"/>
    <w:basedOn w:val="prastasis"/>
    <w:uiPriority w:val="34"/>
    <w:qFormat/>
    <w:rsid w:val="00E40F59"/>
    <w:pPr>
      <w:ind w:left="720"/>
      <w:contextualSpacing/>
    </w:pPr>
  </w:style>
  <w:style w:type="paragraph" w:customStyle="1" w:styleId="tajtip">
    <w:name w:val="tajtip"/>
    <w:basedOn w:val="prastasis"/>
    <w:rsid w:val="00A218A1"/>
    <w:pPr>
      <w:spacing w:before="100" w:beforeAutospacing="1" w:after="100" w:afterAutospacing="1"/>
    </w:pPr>
    <w:rPr>
      <w:szCs w:val="24"/>
      <w:lang w:eastAsia="lt-LT"/>
    </w:rPr>
  </w:style>
  <w:style w:type="paragraph" w:customStyle="1" w:styleId="tartip">
    <w:name w:val="tartip"/>
    <w:basedOn w:val="prastasis"/>
    <w:rsid w:val="00A218A1"/>
    <w:pPr>
      <w:spacing w:before="100" w:beforeAutospacing="1" w:after="100" w:afterAutospacing="1"/>
    </w:pPr>
    <w:rPr>
      <w:szCs w:val="24"/>
      <w:lang w:eastAsia="lt-LT"/>
    </w:rPr>
  </w:style>
  <w:style w:type="paragraph" w:styleId="Debesliotekstas">
    <w:name w:val="Balloon Text"/>
    <w:basedOn w:val="prastasis"/>
    <w:link w:val="DebesliotekstasDiagrama"/>
    <w:rsid w:val="00FD3DED"/>
    <w:rPr>
      <w:rFonts w:ascii="Segoe UI" w:hAnsi="Segoe UI" w:cs="Segoe UI"/>
      <w:sz w:val="18"/>
      <w:szCs w:val="18"/>
    </w:rPr>
  </w:style>
  <w:style w:type="character" w:customStyle="1" w:styleId="DebesliotekstasDiagrama">
    <w:name w:val="Debesėlio tekstas Diagrama"/>
    <w:link w:val="Debesliotekstas"/>
    <w:rsid w:val="00FD3DED"/>
    <w:rPr>
      <w:rFonts w:ascii="Segoe UI" w:hAnsi="Segoe UI" w:cs="Segoe UI"/>
      <w:sz w:val="18"/>
      <w:szCs w:val="18"/>
    </w:rPr>
  </w:style>
  <w:style w:type="character" w:styleId="Hipersaitas">
    <w:name w:val="Hyperlink"/>
    <w:unhideWhenUsed/>
    <w:rsid w:val="0087271D"/>
    <w:rPr>
      <w:color w:val="0563C1"/>
      <w:u w:val="single"/>
    </w:rPr>
  </w:style>
  <w:style w:type="character" w:customStyle="1" w:styleId="Neapdorotaspaminjimas1">
    <w:name w:val="Neapdorotas paminėjimas1"/>
    <w:uiPriority w:val="99"/>
    <w:semiHidden/>
    <w:unhideWhenUsed/>
    <w:rsid w:val="0087271D"/>
    <w:rPr>
      <w:color w:val="605E5C"/>
      <w:shd w:val="clear" w:color="auto" w:fill="E1DFDD"/>
    </w:rPr>
  </w:style>
  <w:style w:type="character" w:styleId="Perirtashipersaitas">
    <w:name w:val="FollowedHyperlink"/>
    <w:semiHidden/>
    <w:unhideWhenUsed/>
    <w:rsid w:val="007277EF"/>
    <w:rPr>
      <w:color w:val="954F72"/>
      <w:u w:val="single"/>
    </w:rPr>
  </w:style>
  <w:style w:type="paragraph" w:styleId="Pagrindinistekstas">
    <w:name w:val="Body Text"/>
    <w:basedOn w:val="prastasis"/>
    <w:link w:val="PagrindinistekstasDiagrama"/>
    <w:unhideWhenUsed/>
    <w:rsid w:val="009719DE"/>
    <w:pPr>
      <w:spacing w:after="120"/>
    </w:pPr>
    <w:rPr>
      <w:rFonts w:ascii="TimesLT" w:hAnsi="TimesLT"/>
      <w:lang w:val="en-US" w:eastAsia="lt-LT"/>
    </w:rPr>
  </w:style>
  <w:style w:type="character" w:customStyle="1" w:styleId="PagrindinistekstasDiagrama">
    <w:name w:val="Pagrindinis tekstas Diagrama"/>
    <w:link w:val="Pagrindinistekstas"/>
    <w:rsid w:val="009719DE"/>
    <w:rPr>
      <w:rFonts w:ascii="TimesLT" w:hAnsi="TimesLT"/>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058">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250706179">
      <w:bodyDiv w:val="1"/>
      <w:marLeft w:val="0"/>
      <w:marRight w:val="0"/>
      <w:marTop w:val="0"/>
      <w:marBottom w:val="0"/>
      <w:divBdr>
        <w:top w:val="none" w:sz="0" w:space="0" w:color="auto"/>
        <w:left w:val="none" w:sz="0" w:space="0" w:color="auto"/>
        <w:bottom w:val="none" w:sz="0" w:space="0" w:color="auto"/>
        <w:right w:val="none" w:sz="0" w:space="0" w:color="auto"/>
      </w:divBdr>
    </w:div>
    <w:div w:id="948243783">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438796626">
      <w:bodyDiv w:val="1"/>
      <w:marLeft w:val="0"/>
      <w:marRight w:val="0"/>
      <w:marTop w:val="0"/>
      <w:marBottom w:val="0"/>
      <w:divBdr>
        <w:top w:val="none" w:sz="0" w:space="0" w:color="auto"/>
        <w:left w:val="none" w:sz="0" w:space="0" w:color="auto"/>
        <w:bottom w:val="none" w:sz="0" w:space="0" w:color="auto"/>
        <w:right w:val="none" w:sz="0" w:space="0" w:color="auto"/>
      </w:divBdr>
    </w:div>
    <w:div w:id="171920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3e97d44ea9994812b29b2648f5894b9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7E2D2-4AA7-4349-B364-0E7C06F54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3e97d44ea9994812b29b2648f5894b93.dot</Template>
  <TotalTime>1</TotalTime>
  <Pages>13</Pages>
  <Words>25735</Words>
  <Characters>14669</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lpstr>DĖL LEIDIMO LAIDOTI IŠDAVIMO, LAIDOJIMO IR KAPINIŲ LANKYMO, KAPINIŲ IR LAIDOJIMO VIETŲ TVARKYMO, KAPAVIETĖS PRIPAŽINIMO NEPRIŽIŪRIMA KAPAVIETE IR KAPAVIETĖS (KAPO) IDENTIFIKAVIMO, KONFESINIŲ KAPINIŲ SUTEIKIMO ANYKŠČIŲ RAJONO SAVIVALDYBĖS TERITORIJOJE, KAP</vt:lpstr>
    </vt:vector>
  </TitlesOfParts>
  <Manager>2018-11-29</Manager>
  <Company>Sveikatos apsaugos ministerija</Company>
  <LinksUpToDate>false</LinksUpToDate>
  <CharactersWithSpaces>40324</CharactersWithSpaces>
  <SharedDoc>false</SharedDoc>
  <HyperlinkBase/>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LEIDIMO LAIDOTI IŠDAVIMO, LAIDOJIMO IR KAPINIŲ LANKYMO, KAPINIŲ IR LAIDOJIMO VIETŲ TVARKYMO, KAPAVIETĖS PRIPAŽINIMO NEPRIŽIŪRIMA KAPAVIETE IR KAPAVIETĖS (KAPO) IDENTIFIKAVIMO, KONFESINIŲ KAPINIŲ SUTEIKIMO ANYKŠČIŲ RAJONO SAVIVALDYBĖS TERITORIJOJE, KAPINIŲ SĄRAŠŲ SKELBIMO SAVIVALDYBĖS INTERNETO SVETAINĖJE TVARKOS APRAŠO PATVIRTINIMO</dc:title>
  <dc:subject>1-TS-299</dc:subject>
  <dc:creator>ANYKŠČIŲ RAJONO SAVIVALDYBĖS TARYBA</dc:creator>
  <cp:lastModifiedBy>Taryba</cp:lastModifiedBy>
  <cp:revision>2</cp:revision>
  <cp:lastPrinted>2023-03-14T09:43:00Z</cp:lastPrinted>
  <dcterms:created xsi:type="dcterms:W3CDTF">2023-03-23T09:23:00Z</dcterms:created>
  <dcterms:modified xsi:type="dcterms:W3CDTF">2023-03-23T09:23:00Z</dcterms:modified>
  <cp:category>SPRENDIMAS</cp:category>
</cp:coreProperties>
</file>